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Default Extension="odttf" ContentType="application/vnd.openxmlformats-officedocument.obfuscatedFont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0B1F27" w:rsidRPr="00FE4F59" w:rsidRDefault="000E05DB" w:rsidP="000B1F27">
      <w:pPr>
        <w:pStyle w:val="Listnumbered"/>
        <w:numPr>
          <w:ilvl w:val="0"/>
          <w:numId w:val="0"/>
        </w:numPr>
        <w:sectPr w:rsidR="000B1F27" w:rsidRPr="00FE4F59" w:rsidSect="000A7DE1">
          <w:headerReference w:type="default" r:id="rId8"/>
          <w:footerReference w:type="default" r:id="rId9"/>
          <w:pgSz w:w="12240" w:h="15840"/>
          <w:pgMar w:top="1440" w:right="1440" w:bottom="1440" w:left="1440" w:header="720" w:footer="288" w:gutter="0"/>
          <w:pgNumType w:fmt="lowerRoman"/>
          <w:cols w:space="720"/>
          <w:docGrid w:linePitch="360"/>
        </w:sectPr>
      </w:pPr>
      <w:r w:rsidRPr="00254BA0">
        <w:rPr>
          <w:noProof/>
        </w:rPr>
        <mc:AlternateContent>
          <mc:Choice Requires="wps">
            <w:drawing>
              <wp:anchor distT="45720" distB="45720" distL="114300" distR="114300" simplePos="0" relativeHeight="251656704" behindDoc="0" locked="0" layoutInCell="1" allowOverlap="1" wp14:anchorId="10C4A5E6" wp14:editId="1FABF312">
                <wp:simplePos x="0" y="0"/>
                <wp:positionH relativeFrom="margin">
                  <wp:posOffset>4591050</wp:posOffset>
                </wp:positionH>
                <wp:positionV relativeFrom="paragraph">
                  <wp:posOffset>1981200</wp:posOffset>
                </wp:positionV>
                <wp:extent cx="1394460" cy="556260"/>
                <wp:effectExtent l="0" t="0" r="0" b="0"/>
                <wp:wrapNone/>
                <wp:docPr id="27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394460" cy="55626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8A0735" w:rsidRPr="00D51024" w:rsidRDefault="00F14171" w:rsidP="00CB2CEE">
                            <w:pPr>
                              <w:pStyle w:val="FigureCaptionTitle"/>
                            </w:pPr>
                            <w:r w:rsidRPr="00D51024">
                              <w:t xml:space="preserve">JBT01 </w:t>
                            </w:r>
                            <w:r w:rsidR="00D75E25" w:rsidRPr="00D51024">
                              <w:t>tile drain monitoring station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10C4A5E6" id="_x0000_t202" coordsize="21600,21600" o:spt="202" path="m,l,21600r21600,l21600,xe">
                <v:stroke joinstyle="miter"/>
                <v:path gradientshapeok="t" o:connecttype="rect"/>
              </v:shapetype>
              <v:shape id="Text Box 2" o:spid="_x0000_s1026" type="#_x0000_t202" style="position:absolute;margin-left:361.5pt;margin-top:156pt;width:109.8pt;height:43.8pt;z-index:251656704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" filled="f" stroked="f">
                <v:textbox>
                  <w:txbxContent>
                    <w:p w:rsidR="008A0735" w:rsidRPr="00D51024" w:rsidRDefault="00F14171" w:rsidP="00CB2CEE">
                      <w:pPr>
                        <w:pStyle w:val="FigureCaptionTitle"/>
                      </w:pPr>
                      <w:r w:rsidRPr="00D51024">
                        <w:t xml:space="preserve">JBT01 </w:t>
                      </w:r>
                      <w:r w:rsidR="00D75E25" w:rsidRPr="00D51024">
                        <w:t>tile drain monitoring station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7041CD" w:rsidRPr="00992D80">
        <w:rPr>
          <w:noProof/>
        </w:rPr>
        <w:drawing>
          <wp:anchor distT="0" distB="0" distL="114300" distR="114300" simplePos="0" relativeHeight="251655680" behindDoc="0" locked="0" layoutInCell="1" allowOverlap="1" wp14:anchorId="60464DAD" wp14:editId="041EDA37">
            <wp:simplePos x="0" y="0"/>
            <wp:positionH relativeFrom="margin">
              <wp:posOffset>0</wp:posOffset>
            </wp:positionH>
            <wp:positionV relativeFrom="paragraph">
              <wp:posOffset>1565347</wp:posOffset>
            </wp:positionV>
            <wp:extent cx="5944167" cy="5321808"/>
            <wp:effectExtent l="0" t="0" r="0" b="0"/>
            <wp:wrapSquare wrapText="bothSides"/>
            <wp:docPr id="3" name="Picture 3" descr="C:\Users\dave\Pictures\April 2017 dump\IMG_546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dave\Pictures\April 2017 dump\IMG_5464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2252" r="3981"/>
                    <a:stretch/>
                  </pic:blipFill>
                  <pic:spPr bwMode="auto">
                    <a:xfrm>
                      <a:off x="0" y="0"/>
                      <a:ext cx="5944167" cy="532180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0460EB">
        <w:rPr>
          <w:noProof/>
        </w:rPr>
        <mc:AlternateContent>
          <mc:Choice Requires="wpg">
            <w:drawing>
              <wp:anchor distT="0" distB="0" distL="114300" distR="114300" simplePos="0" relativeHeight="251653632" behindDoc="0" locked="0" layoutInCell="1" allowOverlap="1" wp14:anchorId="1D1CB829" wp14:editId="71D1D070">
                <wp:simplePos x="0" y="0"/>
                <wp:positionH relativeFrom="column">
                  <wp:posOffset>8467</wp:posOffset>
                </wp:positionH>
                <wp:positionV relativeFrom="paragraph">
                  <wp:posOffset>6900333</wp:posOffset>
                </wp:positionV>
                <wp:extent cx="5924973" cy="1325880"/>
                <wp:effectExtent l="0" t="0" r="0" b="0"/>
                <wp:wrapNone/>
                <wp:docPr id="24" name="Group 24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924973" cy="1325880"/>
                          <a:chOff x="5927" y="-1"/>
                          <a:chExt cx="5930817" cy="1505471"/>
                        </a:xfrm>
                      </wpg:grpSpPr>
                      <wps:wsp>
                        <wps:cNvPr id="14" name="Text Box 2"/>
                        <wps:cNvSpPr txBox="1">
                          <a:spLocks noChangeArrowheads="1"/>
                        </wps:cNvSpPr>
                        <wps:spPr bwMode="auto">
                          <a:xfrm>
                            <a:off x="5927" y="0"/>
                            <a:ext cx="886174" cy="1288206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8A0735" w:rsidRPr="002E2776" w:rsidRDefault="008A0735" w:rsidP="00965808">
                              <w:pPr>
                                <w:spacing w:after="120"/>
                                <w:rPr>
                                  <w:rFonts w:ascii="Humnst777 BT" w:hAnsi="Humnst777 BT"/>
                                  <w:color w:val="445C5F"/>
                                  <w:sz w:val="16"/>
                                  <w:szCs w:val="16"/>
                                </w:rPr>
                              </w:pPr>
                              <w:r w:rsidRPr="002E2776">
                                <w:rPr>
                                  <w:rFonts w:ascii="Humnst777 BT" w:hAnsi="Humnst777 BT"/>
                                  <w:color w:val="445C5F"/>
                                  <w:sz w:val="16"/>
                                  <w:szCs w:val="16"/>
                                </w:rPr>
                                <w:t>PROJECT NO.</w:t>
                              </w:r>
                            </w:p>
                            <w:p w:rsidR="008A0735" w:rsidRDefault="007041CD" w:rsidP="00B9488A">
                              <w:pPr>
                                <w:pStyle w:val="TitlePageInfoBoldCompanyNameProjNumber"/>
                              </w:pPr>
                              <w:r>
                                <w:t>15-309</w:t>
                              </w:r>
                            </w:p>
                            <w:p w:rsidR="000460EB" w:rsidRDefault="000460EB" w:rsidP="00B9488A">
                              <w:pPr>
                                <w:pStyle w:val="TitlePageInfoBoldCompanyNameProjNumber"/>
                              </w:pPr>
                            </w:p>
                            <w:p w:rsidR="000460EB" w:rsidRPr="002E2776" w:rsidRDefault="000460EB" w:rsidP="00B9488A">
                              <w:pPr>
                                <w:pStyle w:val="TitlePageInfoBoldCompanyNameProjNumber"/>
                              </w:pP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  <wps:wsp>
                        <wps:cNvPr id="21" name="Text Box 2"/>
                        <wps:cNvSpPr txBox="1">
                          <a:spLocks noChangeArrowheads="1"/>
                        </wps:cNvSpPr>
                        <wps:spPr bwMode="auto">
                          <a:xfrm>
                            <a:off x="846595" y="-1"/>
                            <a:ext cx="2571247" cy="1505471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8A0735" w:rsidRPr="002E2776" w:rsidRDefault="008A0735" w:rsidP="00965808">
                              <w:pPr>
                                <w:spacing w:after="120"/>
                                <w:rPr>
                                  <w:rFonts w:ascii="Humnst777 BT" w:hAnsi="Humnst777 BT"/>
                                  <w:color w:val="445C5F"/>
                                  <w:sz w:val="16"/>
                                  <w:szCs w:val="16"/>
                                </w:rPr>
                              </w:pPr>
                              <w:r w:rsidRPr="002E2776">
                                <w:rPr>
                                  <w:rFonts w:ascii="Humnst777 BT" w:hAnsi="Humnst777 BT"/>
                                  <w:color w:val="445C5F"/>
                                  <w:sz w:val="16"/>
                                  <w:szCs w:val="16"/>
                                </w:rPr>
                                <w:t>PREPARED FOR:</w:t>
                              </w:r>
                            </w:p>
                            <w:p w:rsidR="008A0735" w:rsidRPr="00B9488A" w:rsidRDefault="007041CD" w:rsidP="002E2776">
                              <w:pPr>
                                <w:pStyle w:val="Titlepageinfo"/>
                                <w:rPr>
                                  <w:rStyle w:val="TitlePageInfoItalicPersonTitleChar"/>
                                  <w:b w:val="0"/>
                                </w:rPr>
                              </w:pPr>
                              <w:r>
                                <w:rPr>
                                  <w:b/>
                                  <w:color w:val="4A3144"/>
                                </w:rPr>
                                <w:t>Matthew Vaughan</w:t>
                              </w:r>
                              <w:r w:rsidR="008A0735" w:rsidRPr="002E2776">
                                <w:rPr>
                                  <w:b/>
                                  <w:color w:val="4A3144"/>
                                </w:rPr>
                                <w:t xml:space="preserve"> </w:t>
                              </w:r>
                              <w:r w:rsidR="008A0735" w:rsidRPr="00B9488A">
                                <w:rPr>
                                  <w:rStyle w:val="TitlePageInfoItalicPersonTitleChar"/>
                                  <w:b w:val="0"/>
                                </w:rPr>
                                <w:t xml:space="preserve">/ </w:t>
                              </w:r>
                              <w:r w:rsidR="00D75E25">
                                <w:rPr>
                                  <w:rStyle w:val="TitlePageInfoItalicPersonTitleChar"/>
                                  <w:b w:val="0"/>
                                </w:rPr>
                                <w:t>Technical Coordinator</w:t>
                              </w:r>
                            </w:p>
                            <w:p w:rsidR="008A0735" w:rsidRPr="000A7DE1" w:rsidRDefault="007041CD" w:rsidP="00970C34">
                              <w:pPr>
                                <w:pStyle w:val="Titlepageinfo"/>
                                <w:rPr>
                                  <w:b/>
                                </w:rPr>
                              </w:pPr>
                              <w:r>
                                <w:rPr>
                                  <w:b/>
                                </w:rPr>
                                <w:t>Lake Champlain Basin Program</w:t>
                              </w:r>
                            </w:p>
                            <w:p w:rsidR="008A0735" w:rsidRPr="008A22D0" w:rsidRDefault="00D75E25" w:rsidP="008A22D0">
                              <w:pPr>
                                <w:pStyle w:val="Titlepageinfo"/>
                              </w:pPr>
                              <w:r>
                                <w:t>54 West Shore Road</w:t>
                              </w:r>
                            </w:p>
                            <w:p w:rsidR="008A0735" w:rsidRPr="008A22D0" w:rsidRDefault="00D75E25" w:rsidP="008A22D0">
                              <w:pPr>
                                <w:pStyle w:val="Titlepageinfo"/>
                              </w:pPr>
                              <w:r>
                                <w:t>Grand Isle</w:t>
                              </w:r>
                              <w:r w:rsidR="004109F4">
                                <w:t xml:space="preserve">, </w:t>
                              </w:r>
                              <w:r>
                                <w:t xml:space="preserve">VT  </w:t>
                              </w:r>
                              <w:r w:rsidRPr="00D75E25">
                                <w:t>05458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  <wps:wsp>
                        <wps:cNvPr id="23" name="Text Box 2"/>
                        <wps:cNvSpPr txBox="1">
                          <a:spLocks noChangeArrowheads="1"/>
                        </wps:cNvSpPr>
                        <wps:spPr bwMode="auto">
                          <a:xfrm>
                            <a:off x="3500783" y="0"/>
                            <a:ext cx="2435961" cy="1505469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8A0735" w:rsidRPr="002E2776" w:rsidRDefault="008A0735" w:rsidP="00104946">
                              <w:pPr>
                                <w:pStyle w:val="TitlePageInfoheaders"/>
                              </w:pPr>
                              <w:r w:rsidRPr="002E2776">
                                <w:t>SUBMITTED BY:</w:t>
                              </w:r>
                            </w:p>
                            <w:p w:rsidR="008A0735" w:rsidRPr="00B9488A" w:rsidRDefault="007041CD" w:rsidP="00104946">
                              <w:pPr>
                                <w:pStyle w:val="TitlePageInfoPurplePeopleNames"/>
                                <w:rPr>
                                  <w:rStyle w:val="TitlePageInfoItalicPersonTitleChar"/>
                                </w:rPr>
                              </w:pPr>
                              <w:r>
                                <w:t>Dave Braun</w:t>
                              </w:r>
                              <w:r w:rsidR="008A0735" w:rsidRPr="002E2776">
                                <w:t xml:space="preserve"> </w:t>
                              </w:r>
                              <w:r w:rsidR="008A0735" w:rsidRPr="00B9488A">
                                <w:rPr>
                                  <w:rStyle w:val="TitlePageInfoItalicPersonTitleChar"/>
                                </w:rPr>
                                <w:t xml:space="preserve">/ </w:t>
                              </w:r>
                              <w:r>
                                <w:rPr>
                                  <w:rStyle w:val="TitlePageInfoItalicPersonTitleChar"/>
                                </w:rPr>
                                <w:t>Senior Water Resources Scientist</w:t>
                              </w:r>
                            </w:p>
                            <w:p w:rsidR="008A0735" w:rsidRPr="002E2776" w:rsidRDefault="008A0735" w:rsidP="00104946">
                              <w:pPr>
                                <w:pStyle w:val="TitlePageInfoBoldCompanyNameProjNumber"/>
                              </w:pPr>
                              <w:r w:rsidRPr="002E2776">
                                <w:t>Stone Environmental, Inc.</w:t>
                              </w:r>
                            </w:p>
                            <w:p w:rsidR="008A0735" w:rsidRPr="008A22D0" w:rsidRDefault="007041CD" w:rsidP="008A22D0">
                              <w:pPr>
                                <w:pStyle w:val="Titlepageinfo"/>
                              </w:pPr>
                              <w:r>
                                <w:t>535 Stone Cu</w:t>
                              </w:r>
                              <w:r w:rsidR="008A0735" w:rsidRPr="008A22D0">
                                <w:t>tters Way</w:t>
                              </w:r>
                            </w:p>
                            <w:p w:rsidR="008A0735" w:rsidRPr="008A22D0" w:rsidRDefault="00D75E25" w:rsidP="008A22D0">
                              <w:pPr>
                                <w:pStyle w:val="Titlepageinfo"/>
                              </w:pPr>
                              <w:r>
                                <w:t xml:space="preserve">Montpelier, </w:t>
                              </w:r>
                              <w:r w:rsidR="008A0735" w:rsidRPr="008A22D0">
                                <w:t>VT 05602</w:t>
                              </w:r>
                            </w:p>
                            <w:p w:rsidR="008A0735" w:rsidRPr="008A22D0" w:rsidRDefault="00EC5E9D" w:rsidP="008A22D0">
                              <w:pPr>
                                <w:pStyle w:val="Titlepageinfo"/>
                              </w:pPr>
                              <w:hyperlink r:id="rId11" w:history="1">
                                <w:r w:rsidR="007041CD" w:rsidRPr="00A5372B">
                                  <w:rPr>
                                    <w:rStyle w:val="Hyperlink"/>
                                    <w:sz w:val="16"/>
                                  </w:rPr>
                                  <w:t>dbraun@stone-env.com</w:t>
                                </w:r>
                              </w:hyperlink>
                            </w:p>
                            <w:p w:rsidR="008A0735" w:rsidRPr="008A22D0" w:rsidRDefault="00D75E25" w:rsidP="008A22D0">
                              <w:pPr>
                                <w:pStyle w:val="Titlepageinfo"/>
                              </w:pPr>
                              <w:r>
                                <w:t>802-</w:t>
                              </w:r>
                              <w:r w:rsidR="007041CD">
                                <w:t>272</w:t>
                              </w:r>
                              <w:r>
                                <w:t>-</w:t>
                              </w:r>
                              <w:r w:rsidR="007041CD">
                                <w:t>8819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1D1CB829" id="Group 24" o:spid="_x0000_s1027" style="position:absolute;margin-left:.65pt;margin-top:543.35pt;width:466.55pt;height:104.4pt;z-index:251653632;mso-width-relative:margin;mso-height-relative:margin" coordorigin="59" coordsize="59308,1505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">
                <v:shape id="_x0000_s1028" type="#_x0000_t202" style="position:absolute;left:59;width:8862;height:12882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7vT+sAA&#10;AADbAAAADwAAAGRycy9kb3ducmV2LnhtbERPS4vCMBC+C/6HMII3TRQVtxpFFGFPLj52YW9DM7bF&#10;ZlKaaLv/fiMI3ubje85y3dpSPKj2hWMNo6ECQZw6U3Cm4XLeD+YgfEA2WDomDX/kYb3qdpaYGNfw&#10;kR6nkIkYwj5BDXkIVSKlT3Oy6IeuIo7c1dUWQ4R1Jk2NTQy3pRwrNZMWC44NOVa0zSm9ne5Ww/fh&#10;+vszUV/Zzk6rxrVKsv2QWvd77WYBIlAb3uKX+9PE+RN4/hIPkKt/AA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I7vT+sAAAADbAAAADwAAAAAAAAAAAAAAAACYAgAAZHJzL2Rvd25y&#10;ZXYueG1sUEsFBgAAAAAEAAQA9QAAAIUDAAAAAA==&#10;" filled="f" stroked="f">
                  <v:textbox>
                    <w:txbxContent>
                      <w:p w:rsidR="008A0735" w:rsidRPr="002E2776" w:rsidRDefault="008A0735" w:rsidP="00965808">
                        <w:pPr>
                          <w:spacing w:after="120"/>
                          <w:rPr>
                            <w:rFonts w:ascii="Humnst777 BT" w:hAnsi="Humnst777 BT"/>
                            <w:color w:val="445C5F"/>
                            <w:sz w:val="16"/>
                            <w:szCs w:val="16"/>
                          </w:rPr>
                        </w:pPr>
                        <w:r w:rsidRPr="002E2776">
                          <w:rPr>
                            <w:rFonts w:ascii="Humnst777 BT" w:hAnsi="Humnst777 BT"/>
                            <w:color w:val="445C5F"/>
                            <w:sz w:val="16"/>
                            <w:szCs w:val="16"/>
                          </w:rPr>
                          <w:t>PROJECT NO.</w:t>
                        </w:r>
                      </w:p>
                      <w:p w:rsidR="008A0735" w:rsidRDefault="007041CD" w:rsidP="00B9488A">
                        <w:pPr>
                          <w:pStyle w:val="TitlePageInfoBoldCompanyNameProjNumber"/>
                        </w:pPr>
                        <w:r>
                          <w:t>15-309</w:t>
                        </w:r>
                      </w:p>
                      <w:p w:rsidR="000460EB" w:rsidRDefault="000460EB" w:rsidP="00B9488A">
                        <w:pPr>
                          <w:pStyle w:val="TitlePageInfoBoldCompanyNameProjNumber"/>
                        </w:pPr>
                      </w:p>
                      <w:p w:rsidR="000460EB" w:rsidRPr="002E2776" w:rsidRDefault="000460EB" w:rsidP="00B9488A">
                        <w:pPr>
                          <w:pStyle w:val="TitlePageInfoBoldCompanyNameProjNumber"/>
                        </w:pPr>
                      </w:p>
                    </w:txbxContent>
                  </v:textbox>
                </v:shape>
                <v:shape id="_x0000_s1029" type="#_x0000_t202" style="position:absolute;left:8465;width:25713;height:15054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/aC638IA&#10;AADbAAAADwAAAGRycy9kb3ducmV2LnhtbESPQYvCMBSE78L+h/AEb5ooKto1yqIseFLUXWFvj+bZ&#10;FpuX0mRt/fdGEDwOM/MNs1i1thQ3qn3hWMNwoEAQp84UnGn4OX33ZyB8QDZYOiYNd/KwWn50FpgY&#10;1/CBbseQiQhhn6CGPIQqkdKnOVn0A1cRR+/iaoshyjqTpsYmwm0pR0pNpcWC40KOFa1zSq/Hf6vh&#10;d3f5O4/VPtvYSdW4Vkm2c6l1r9t+fYII1IZ3+NXeGg2jITy/xB8glw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9oLrfwgAAANsAAAAPAAAAAAAAAAAAAAAAAJgCAABkcnMvZG93&#10;bnJldi54bWxQSwUGAAAAAAQABAD1AAAAhwMAAAAA&#10;" filled="f" stroked="f">
                  <v:textbox>
                    <w:txbxContent>
                      <w:p w:rsidR="008A0735" w:rsidRPr="002E2776" w:rsidRDefault="008A0735" w:rsidP="00965808">
                        <w:pPr>
                          <w:spacing w:after="120"/>
                          <w:rPr>
                            <w:rFonts w:ascii="Humnst777 BT" w:hAnsi="Humnst777 BT"/>
                            <w:color w:val="445C5F"/>
                            <w:sz w:val="16"/>
                            <w:szCs w:val="16"/>
                          </w:rPr>
                        </w:pPr>
                        <w:r w:rsidRPr="002E2776">
                          <w:rPr>
                            <w:rFonts w:ascii="Humnst777 BT" w:hAnsi="Humnst777 BT"/>
                            <w:color w:val="445C5F"/>
                            <w:sz w:val="16"/>
                            <w:szCs w:val="16"/>
                          </w:rPr>
                          <w:t>PREPARED FOR:</w:t>
                        </w:r>
                      </w:p>
                      <w:p w:rsidR="008A0735" w:rsidRPr="00B9488A" w:rsidRDefault="007041CD" w:rsidP="002E2776">
                        <w:pPr>
                          <w:pStyle w:val="Titlepageinfo"/>
                          <w:rPr>
                            <w:rStyle w:val="TitlePageInfoItalicPersonTitleChar"/>
                            <w:b w:val="0"/>
                          </w:rPr>
                        </w:pPr>
                        <w:r>
                          <w:rPr>
                            <w:b/>
                            <w:color w:val="4A3144"/>
                          </w:rPr>
                          <w:t>Matthew Vaughan</w:t>
                        </w:r>
                        <w:r w:rsidR="008A0735" w:rsidRPr="002E2776">
                          <w:rPr>
                            <w:b/>
                            <w:color w:val="4A3144"/>
                          </w:rPr>
                          <w:t xml:space="preserve"> </w:t>
                        </w:r>
                        <w:r w:rsidR="008A0735" w:rsidRPr="00B9488A">
                          <w:rPr>
                            <w:rStyle w:val="TitlePageInfoItalicPersonTitleChar"/>
                            <w:b w:val="0"/>
                          </w:rPr>
                          <w:t xml:space="preserve">/ </w:t>
                        </w:r>
                        <w:r w:rsidR="00D75E25">
                          <w:rPr>
                            <w:rStyle w:val="TitlePageInfoItalicPersonTitleChar"/>
                            <w:b w:val="0"/>
                          </w:rPr>
                          <w:t>Technical Coordinator</w:t>
                        </w:r>
                      </w:p>
                      <w:p w:rsidR="008A0735" w:rsidRPr="000A7DE1" w:rsidRDefault="007041CD" w:rsidP="00970C34">
                        <w:pPr>
                          <w:pStyle w:val="Titlepageinfo"/>
                          <w:rPr>
                            <w:b/>
                          </w:rPr>
                        </w:pPr>
                        <w:r>
                          <w:rPr>
                            <w:b/>
                          </w:rPr>
                          <w:t>Lake Champlain Basin Program</w:t>
                        </w:r>
                      </w:p>
                      <w:p w:rsidR="008A0735" w:rsidRPr="008A22D0" w:rsidRDefault="00D75E25" w:rsidP="008A22D0">
                        <w:pPr>
                          <w:pStyle w:val="Titlepageinfo"/>
                        </w:pPr>
                        <w:r>
                          <w:t>54 West Shore Road</w:t>
                        </w:r>
                      </w:p>
                      <w:p w:rsidR="008A0735" w:rsidRPr="008A22D0" w:rsidRDefault="00D75E25" w:rsidP="008A22D0">
                        <w:pPr>
                          <w:pStyle w:val="Titlepageinfo"/>
                        </w:pPr>
                        <w:r>
                          <w:t>Grand Isle</w:t>
                        </w:r>
                        <w:r w:rsidR="004109F4">
                          <w:t xml:space="preserve">, </w:t>
                        </w:r>
                        <w:r>
                          <w:t xml:space="preserve">VT  </w:t>
                        </w:r>
                        <w:r w:rsidRPr="00D75E25">
                          <w:t>05458</w:t>
                        </w:r>
                      </w:p>
                    </w:txbxContent>
                  </v:textbox>
                </v:shape>
                <v:shape id="_x0000_s1030" type="#_x0000_t202" style="position:absolute;left:35007;width:24360;height:15054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j6BM8QA&#10;AADbAAAADwAAAGRycy9kb3ducmV2LnhtbESPQWvCQBSE7wX/w/IEb7qrtkXTbESUQk8tpip4e2Sf&#10;SWj2bchuTfrvuwWhx2FmvmHSzWAbcaPO1441zGcKBHHhTM2lhuPn63QFwgdkg41j0vBDHjbZ6CHF&#10;xLieD3TLQykihH2CGqoQ2kRKX1Rk0c9cSxy9q+sshii7UpoO+wi3jVwo9Swt1hwXKmxpV1HxlX9b&#10;Daf36+X8qD7KvX1qezcoyXYttZ6Mh+0LiEBD+A/f229Gw2IJf1/iD5DZL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GI+gTPEAAAA2wAAAA8AAAAAAAAAAAAAAAAAmAIAAGRycy9k&#10;b3ducmV2LnhtbFBLBQYAAAAABAAEAPUAAACJAwAAAAA=&#10;" filled="f" stroked="f">
                  <v:textbox>
                    <w:txbxContent>
                      <w:p w:rsidR="008A0735" w:rsidRPr="002E2776" w:rsidRDefault="008A0735" w:rsidP="00104946">
                        <w:pPr>
                          <w:pStyle w:val="TitlePageInfoheaders"/>
                        </w:pPr>
                        <w:r w:rsidRPr="002E2776">
                          <w:t>SUBMITTED BY:</w:t>
                        </w:r>
                      </w:p>
                      <w:p w:rsidR="008A0735" w:rsidRPr="00B9488A" w:rsidRDefault="007041CD" w:rsidP="00104946">
                        <w:pPr>
                          <w:pStyle w:val="TitlePageInfoPurplePeopleNames"/>
                          <w:rPr>
                            <w:rStyle w:val="TitlePageInfoItalicPersonTitleChar"/>
                          </w:rPr>
                        </w:pPr>
                        <w:r>
                          <w:t>Dave Braun</w:t>
                        </w:r>
                        <w:r w:rsidR="008A0735" w:rsidRPr="002E2776">
                          <w:t xml:space="preserve"> </w:t>
                        </w:r>
                        <w:r w:rsidR="008A0735" w:rsidRPr="00B9488A">
                          <w:rPr>
                            <w:rStyle w:val="TitlePageInfoItalicPersonTitleChar"/>
                          </w:rPr>
                          <w:t xml:space="preserve">/ </w:t>
                        </w:r>
                        <w:r>
                          <w:rPr>
                            <w:rStyle w:val="TitlePageInfoItalicPersonTitleChar"/>
                          </w:rPr>
                          <w:t>Senior Water Resources Scientist</w:t>
                        </w:r>
                      </w:p>
                      <w:p w:rsidR="008A0735" w:rsidRPr="002E2776" w:rsidRDefault="008A0735" w:rsidP="00104946">
                        <w:pPr>
                          <w:pStyle w:val="TitlePageInfoBoldCompanyNameProjNumber"/>
                        </w:pPr>
                        <w:r w:rsidRPr="002E2776">
                          <w:t>Stone Environmental, Inc.</w:t>
                        </w:r>
                      </w:p>
                      <w:p w:rsidR="008A0735" w:rsidRPr="008A22D0" w:rsidRDefault="007041CD" w:rsidP="008A22D0">
                        <w:pPr>
                          <w:pStyle w:val="Titlepageinfo"/>
                        </w:pPr>
                        <w:proofErr w:type="gramStart"/>
                        <w:r>
                          <w:t>535</w:t>
                        </w:r>
                        <w:proofErr w:type="gramEnd"/>
                        <w:r>
                          <w:t xml:space="preserve"> Stone Cu</w:t>
                        </w:r>
                        <w:r w:rsidR="008A0735" w:rsidRPr="008A22D0">
                          <w:t>tters Way</w:t>
                        </w:r>
                      </w:p>
                      <w:p w:rsidR="008A0735" w:rsidRPr="008A22D0" w:rsidRDefault="00D75E25" w:rsidP="008A22D0">
                        <w:pPr>
                          <w:pStyle w:val="Titlepageinfo"/>
                        </w:pPr>
                        <w:r>
                          <w:t xml:space="preserve">Montpelier, </w:t>
                        </w:r>
                        <w:r w:rsidR="008A0735" w:rsidRPr="008A22D0">
                          <w:t>VT 05602</w:t>
                        </w:r>
                      </w:p>
                      <w:p w:rsidR="008A0735" w:rsidRPr="008A22D0" w:rsidRDefault="009445E7" w:rsidP="008A22D0">
                        <w:pPr>
                          <w:pStyle w:val="Titlepageinfo"/>
                        </w:pPr>
                        <w:hyperlink r:id="rId12" w:history="1">
                          <w:r w:rsidR="007041CD" w:rsidRPr="00A5372B">
                            <w:rPr>
                              <w:rStyle w:val="Hyperlink"/>
                              <w:sz w:val="16"/>
                            </w:rPr>
                            <w:t>dbraun@stone-env.com</w:t>
                          </w:r>
                        </w:hyperlink>
                      </w:p>
                      <w:p w:rsidR="008A0735" w:rsidRPr="008A22D0" w:rsidRDefault="00D75E25" w:rsidP="008A22D0">
                        <w:pPr>
                          <w:pStyle w:val="Titlepageinfo"/>
                        </w:pPr>
                        <w:r>
                          <w:t>802-</w:t>
                        </w:r>
                        <w:r w:rsidR="007041CD">
                          <w:t>272</w:t>
                        </w:r>
                        <w:r>
                          <w:t>-</w:t>
                        </w:r>
                        <w:r w:rsidR="007041CD">
                          <w:t>8819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="003B7EFF">
        <w:rPr>
          <w:noProof/>
        </w:rPr>
        <mc:AlternateContent>
          <mc:Choice Requires="wps">
            <w:drawing>
              <wp:anchor distT="0" distB="0" distL="114300" distR="114300" simplePos="0" relativeHeight="251654656" behindDoc="0" locked="0" layoutInCell="1" allowOverlap="1" wp14:anchorId="69D4C892" wp14:editId="18F59042">
                <wp:simplePos x="0" y="0"/>
                <wp:positionH relativeFrom="column">
                  <wp:posOffset>0</wp:posOffset>
                </wp:positionH>
                <wp:positionV relativeFrom="paragraph">
                  <wp:posOffset>0</wp:posOffset>
                </wp:positionV>
                <wp:extent cx="3990975" cy="1524000"/>
                <wp:effectExtent l="0" t="0" r="0" b="0"/>
                <wp:wrapNone/>
                <wp:docPr id="8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990975" cy="152400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4109F4" w:rsidRPr="004109F4" w:rsidRDefault="004109F4" w:rsidP="007346C7">
                            <w:pPr>
                              <w:pStyle w:val="TitleCoverPage"/>
                              <w:rPr>
                                <w:sz w:val="34"/>
                                <w:szCs w:val="34"/>
                              </w:rPr>
                            </w:pPr>
                            <w:r w:rsidRPr="004109F4">
                              <w:rPr>
                                <w:sz w:val="34"/>
                                <w:szCs w:val="34"/>
                              </w:rPr>
                              <w:t>Assessment of Tile Drainage Systems in the Jewett Brook Watershed:</w:t>
                            </w:r>
                          </w:p>
                          <w:p w:rsidR="008A0735" w:rsidRPr="004109F4" w:rsidRDefault="00EE6483" w:rsidP="007346C7">
                            <w:pPr>
                              <w:pStyle w:val="TitleCoverPage"/>
                              <w:rPr>
                                <w:sz w:val="34"/>
                                <w:szCs w:val="34"/>
                              </w:rPr>
                            </w:pPr>
                            <w:r>
                              <w:rPr>
                                <w:sz w:val="34"/>
                                <w:szCs w:val="34"/>
                              </w:rPr>
                              <w:t>April</w:t>
                            </w:r>
                            <w:r w:rsidR="004109F4" w:rsidRPr="004109F4">
                              <w:rPr>
                                <w:sz w:val="34"/>
                                <w:szCs w:val="34"/>
                              </w:rPr>
                              <w:t xml:space="preserve"> 2017 Monitoring Summary</w:t>
                            </w:r>
                          </w:p>
                        </w:txbxContent>
                      </wps:txbx>
                      <wps:bodyPr rot="0" vert="horz" wrap="square" lIns="274320" tIns="45720" rIns="91440" bIns="45720" anchor="ctr" anchorCtr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69D4C892" id="_x0000_s1031" type="#_x0000_t202" style="position:absolute;margin-left:0;margin-top:0;width:314.25pt;height:120pt;z-index:25165465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" filled="f" stroked="f">
                <v:textbox inset="21.6pt">
                  <w:txbxContent>
                    <w:p w:rsidR="004109F4" w:rsidRPr="004109F4" w:rsidRDefault="004109F4" w:rsidP="007346C7">
                      <w:pPr>
                        <w:pStyle w:val="TitleCoverPage"/>
                        <w:rPr>
                          <w:sz w:val="34"/>
                          <w:szCs w:val="34"/>
                        </w:rPr>
                      </w:pPr>
                      <w:r w:rsidRPr="004109F4">
                        <w:rPr>
                          <w:sz w:val="34"/>
                          <w:szCs w:val="34"/>
                        </w:rPr>
                        <w:t>Assessment of Tile Drainage Systems in the Jewett Brook Watershed:</w:t>
                      </w:r>
                    </w:p>
                    <w:p w:rsidR="008A0735" w:rsidRPr="004109F4" w:rsidRDefault="00EE6483" w:rsidP="007346C7">
                      <w:pPr>
                        <w:pStyle w:val="TitleCoverPage"/>
                        <w:rPr>
                          <w:sz w:val="34"/>
                          <w:szCs w:val="34"/>
                        </w:rPr>
                      </w:pPr>
                      <w:r>
                        <w:rPr>
                          <w:sz w:val="34"/>
                          <w:szCs w:val="34"/>
                        </w:rPr>
                        <w:t>April</w:t>
                      </w:r>
                      <w:r w:rsidR="004109F4" w:rsidRPr="004109F4">
                        <w:rPr>
                          <w:sz w:val="34"/>
                          <w:szCs w:val="34"/>
                        </w:rPr>
                        <w:t xml:space="preserve"> 2017 Monitoring Summary</w:t>
                      </w:r>
                    </w:p>
                  </w:txbxContent>
                </v:textbox>
              </v:shape>
            </w:pict>
          </mc:Fallback>
        </mc:AlternateContent>
      </w:r>
    </w:p>
    <w:p w:rsidR="00E50E0E" w:rsidRPr="00FD450B" w:rsidRDefault="00B32C7C" w:rsidP="009476BE">
      <w:pPr>
        <w:pStyle w:val="TitlePage2SHORT"/>
      </w:pPr>
      <w:bookmarkStart w:id="0" w:name="_Toc480067098"/>
      <w:r>
        <w:lastRenderedPageBreak/>
        <w:t>April</w:t>
      </w:r>
      <w:r w:rsidR="00B22CD2">
        <w:t xml:space="preserve"> 2017 Monitoring Summary</w:t>
      </w:r>
      <w:bookmarkEnd w:id="0"/>
    </w:p>
    <w:p w:rsidR="007041CD" w:rsidRDefault="00444BA1" w:rsidP="007041CD">
      <w:r>
        <w:t>The purpose of this report is</w:t>
      </w:r>
      <w:r w:rsidR="007041CD">
        <w:t xml:space="preserve"> to document monitoring </w:t>
      </w:r>
      <w:r w:rsidR="0035502C">
        <w:t>activities</w:t>
      </w:r>
      <w:r w:rsidR="00B22CD2">
        <w:t xml:space="preserve"> </w:t>
      </w:r>
      <w:r>
        <w:t>performed last month, in April</w:t>
      </w:r>
      <w:r w:rsidR="00B22CD2">
        <w:t xml:space="preserve"> 2017, at 12 selected tile drain outlets in the Jewett Brook watershed in St. Albans, Vermont.</w:t>
      </w:r>
    </w:p>
    <w:p w:rsidR="00EC5E9D" w:rsidRDefault="00C17B8F" w:rsidP="003C2E5E">
      <w:r>
        <w:t>At the time of writing (May 15, 2017), all 12 stations are operational.</w:t>
      </w:r>
      <w:r>
        <w:t xml:space="preserve"> </w:t>
      </w:r>
      <w:r w:rsidR="00444BA1">
        <w:t>In late March 2017, f</w:t>
      </w:r>
      <w:r w:rsidR="00D6694B">
        <w:t>low data collection began a</w:t>
      </w:r>
      <w:r w:rsidR="00AC4F78">
        <w:t xml:space="preserve">t </w:t>
      </w:r>
      <w:r w:rsidR="00CD68CD">
        <w:t>several</w:t>
      </w:r>
      <w:r w:rsidR="00AC4F78">
        <w:t xml:space="preserve"> sit</w:t>
      </w:r>
      <w:r w:rsidR="00D6694B">
        <w:t>es</w:t>
      </w:r>
      <w:r w:rsidR="00AC4F78">
        <w:t>.</w:t>
      </w:r>
      <w:r w:rsidR="00CD68CD">
        <w:t xml:space="preserve"> </w:t>
      </w:r>
      <w:r w:rsidR="0035502C">
        <w:t>Sample colle</w:t>
      </w:r>
      <w:r w:rsidR="00B32C7C">
        <w:t xml:space="preserve">ction commenced in April 2017. </w:t>
      </w:r>
      <w:r w:rsidR="00CD68CD">
        <w:t xml:space="preserve">Table 1 identifies the start dates for monitoring activities at each station. </w:t>
      </w:r>
      <w:r w:rsidR="0035502C">
        <w:t xml:space="preserve">On April 5, </w:t>
      </w:r>
      <w:r w:rsidR="00AC514E">
        <w:t>2017,</w:t>
      </w:r>
      <w:r w:rsidR="0035502C">
        <w:t xml:space="preserve"> autosampling programs were </w:t>
      </w:r>
      <w:r w:rsidR="00AC514E">
        <w:t xml:space="preserve">initiated </w:t>
      </w:r>
      <w:r w:rsidR="0035502C">
        <w:t>at</w:t>
      </w:r>
      <w:r w:rsidR="003C2E5E">
        <w:t xml:space="preserve"> 8 of the 12 stations (JBT01, JBT02, JBT04, JBT06, JBT0</w:t>
      </w:r>
      <w:r w:rsidR="0035502C">
        <w:t>7, JBT11, JBT14, and JBT16). The</w:t>
      </w:r>
      <w:r w:rsidR="003C2E5E">
        <w:t xml:space="preserve"> </w:t>
      </w:r>
      <w:r w:rsidR="0035502C">
        <w:t xml:space="preserve">following week, on April 11, </w:t>
      </w:r>
      <w:r>
        <w:t xml:space="preserve">2017 </w:t>
      </w:r>
      <w:r w:rsidR="0035502C">
        <w:t xml:space="preserve">the </w:t>
      </w:r>
      <w:r w:rsidR="003C2E5E">
        <w:t xml:space="preserve">first set of </w:t>
      </w:r>
      <w:r w:rsidR="0035502C">
        <w:t xml:space="preserve">weekly </w:t>
      </w:r>
      <w:r w:rsidR="003C2E5E">
        <w:t>composite samples was collected and processed</w:t>
      </w:r>
      <w:r w:rsidR="00AC514E">
        <w:t xml:space="preserve"> in accordance with</w:t>
      </w:r>
      <w:r w:rsidR="00C3504B">
        <w:t xml:space="preserve"> </w:t>
      </w:r>
      <w:r w:rsidR="003C2E5E">
        <w:t>the project Quality Assurance Project Pl</w:t>
      </w:r>
      <w:r w:rsidR="00C3504B">
        <w:t>an, Version 1.0, Amendment 1</w:t>
      </w:r>
      <w:r w:rsidR="00CD68CD">
        <w:t>.</w:t>
      </w:r>
      <w:r>
        <w:t xml:space="preserve"> I</w:t>
      </w:r>
      <w:r w:rsidR="00501F9E">
        <w:t>mmediately after sample collection</w:t>
      </w:r>
      <w:r w:rsidRPr="00C17B8F">
        <w:t xml:space="preserve"> </w:t>
      </w:r>
      <w:r>
        <w:t>on April 11</w:t>
      </w:r>
      <w:r w:rsidR="00501F9E">
        <w:t xml:space="preserve">, autosamplers </w:t>
      </w:r>
      <w:r w:rsidR="003C2E5E">
        <w:t xml:space="preserve">were restarted </w:t>
      </w:r>
      <w:r w:rsidR="00C3504B">
        <w:t>at the first eight stations and</w:t>
      </w:r>
      <w:r>
        <w:t xml:space="preserve"> sampling was</w:t>
      </w:r>
      <w:r w:rsidR="00501F9E">
        <w:t xml:space="preserve"> </w:t>
      </w:r>
      <w:r w:rsidR="00AC514E">
        <w:t xml:space="preserve">initiated </w:t>
      </w:r>
      <w:r w:rsidR="003C2E5E">
        <w:t xml:space="preserve">at station JBT13. </w:t>
      </w:r>
      <w:r w:rsidR="00C3504B">
        <w:t>F</w:t>
      </w:r>
      <w:r w:rsidR="003C2E5E">
        <w:t>low mon</w:t>
      </w:r>
      <w:r w:rsidR="00875733">
        <w:t>itoring and sample collection bega</w:t>
      </w:r>
      <w:r w:rsidR="00C3504B">
        <w:t xml:space="preserve">n at </w:t>
      </w:r>
      <w:r w:rsidR="00875733">
        <w:t>JBT05</w:t>
      </w:r>
      <w:r w:rsidR="00C3504B">
        <w:t xml:space="preserve"> on April 20</w:t>
      </w:r>
      <w:r w:rsidR="00501F9E">
        <w:t xml:space="preserve"> and </w:t>
      </w:r>
      <w:r w:rsidR="00C3504B">
        <w:t>at JBT18 and JBT19</w:t>
      </w:r>
      <w:r w:rsidR="00875733">
        <w:t xml:space="preserve"> </w:t>
      </w:r>
      <w:r w:rsidR="00501F9E">
        <w:t xml:space="preserve">on </w:t>
      </w:r>
      <w:r w:rsidR="00875733">
        <w:t>April 22</w:t>
      </w:r>
      <w:r w:rsidR="003C2E5E">
        <w:t>, 2017.</w:t>
      </w:r>
      <w:r w:rsidR="00EC5E9D">
        <w:t xml:space="preserve"> </w:t>
      </w:r>
    </w:p>
    <w:p w:rsidR="009476BE" w:rsidRDefault="00EC5E9D" w:rsidP="003C2E5E">
      <w:r>
        <w:t>Upon start up, it became apparent that the JBT05 flowmeter was malfunctioning. A substitute ISCO 2150 area-velocity flowmeter has been installed to minimize data losses, until the Waterflux 3000 flowmeter can be replaced.</w:t>
      </w:r>
    </w:p>
    <w:p w:rsidR="00C17B8F" w:rsidRDefault="00C17B8F" w:rsidP="003C2E5E">
      <w:r>
        <w:rPr>
          <w:noProof/>
        </w:rPr>
        <mc:AlternateContent>
          <mc:Choice Requires="wpg">
            <w:drawing>
              <wp:anchor distT="0" distB="0" distL="114300" distR="114300" simplePos="0" relativeHeight="251659264" behindDoc="0" locked="0" layoutInCell="1" allowOverlap="1" wp14:anchorId="0C2E4ABF" wp14:editId="66F629FF">
                <wp:simplePos x="0" y="0"/>
                <wp:positionH relativeFrom="margin">
                  <wp:align>right</wp:align>
                </wp:positionH>
                <wp:positionV relativeFrom="paragraph">
                  <wp:posOffset>126365</wp:posOffset>
                </wp:positionV>
                <wp:extent cx="4114800" cy="3313430"/>
                <wp:effectExtent l="0" t="0" r="0" b="1270"/>
                <wp:wrapSquare wrapText="bothSides"/>
                <wp:docPr id="2" name="Group 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4114800" cy="3313430"/>
                          <a:chOff x="129540" y="100174"/>
                          <a:chExt cx="4114800" cy="3313586"/>
                        </a:xfrm>
                      </wpg:grpSpPr>
                      <wps:wsp>
                        <wps:cNvPr id="7" name="Text Box 7"/>
                        <wps:cNvSpPr txBox="1"/>
                        <wps:spPr>
                          <a:xfrm>
                            <a:off x="167640" y="3181985"/>
                            <a:ext cx="4076700" cy="231775"/>
                          </a:xfrm>
                          <a:prstGeom prst="rect">
                            <a:avLst/>
                          </a:prstGeom>
                          <a:solidFill>
                            <a:prstClr val="white"/>
                          </a:solidFill>
                          <a:ln>
                            <a:noFill/>
                          </a:ln>
                          <a:effectLst/>
                        </wps:spPr>
                        <wps:txbx>
                          <w:txbxContent>
                            <w:p w:rsidR="009476BE" w:rsidRPr="00B50A0D" w:rsidRDefault="009476BE" w:rsidP="009476BE">
                              <w:pPr>
                                <w:pStyle w:val="FigureCaptionTitle"/>
                                <w:rPr>
                                  <w:noProof/>
                                </w:rPr>
                              </w:pPr>
                              <w:r>
                                <w:t xml:space="preserve">Figure </w:t>
                              </w:r>
                              <w:r w:rsidR="00EC5E9D">
                                <w:fldChar w:fldCharType="begin"/>
                              </w:r>
                              <w:r w:rsidR="00EC5E9D">
                                <w:instrText xml:space="preserve"> SEQ Figure \* ARABIC </w:instrText>
                              </w:r>
                              <w:r w:rsidR="00EC5E9D">
                                <w:fldChar w:fldCharType="separate"/>
                              </w:r>
                              <w:r>
                                <w:rPr>
                                  <w:noProof/>
                                </w:rPr>
                                <w:t>1</w:t>
                              </w:r>
                              <w:r w:rsidR="00EC5E9D">
                                <w:rPr>
                                  <w:noProof/>
                                </w:rPr>
                                <w:fldChar w:fldCharType="end"/>
                              </w:r>
                              <w:r>
                                <w:t>. Example flow rate and sampling marks from Station JBT05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4" name="Picture 3"/>
                          <pic:cNvPicPr>
                            <a:picLocks noChangeAspect="1"/>
                          </pic:cNvPicPr>
                        </pic:nvPicPr>
                        <pic:blipFill>
                          <a:blip r:embed="rId13"/>
                          <a:stretch>
                            <a:fillRect/>
                          </a:stretch>
                        </pic:blipFill>
                        <pic:spPr>
                          <a:xfrm>
                            <a:off x="129540" y="100174"/>
                            <a:ext cx="3985260" cy="3081811"/>
                          </a:xfrm>
                          <a:prstGeom prst="rect">
                            <a:avLst/>
                          </a:prstGeom>
                        </pic:spPr>
                      </pic:pic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0C2E4ABF" id="Group 2" o:spid="_x0000_s1032" style="position:absolute;margin-left:272.8pt;margin-top:9.95pt;width:324pt;height:260.9pt;z-index:251659264;mso-position-horizontal:right;mso-position-horizontal-relative:margin;mso-width-relative:margin;mso-height-relative:margin" coordorigin="1295,1001" coordsize="41148,33135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">
                <v:shapetype id="_x0000_t202" coordsize="21600,21600" o:spt="202" path="m,l,21600r21600,l21600,xe">
                  <v:stroke joinstyle="miter"/>
                  <v:path gradientshapeok="t" o:connecttype="rect"/>
                </v:shapetype>
                <v:shape id="Text Box 7" o:spid="_x0000_s1033" type="#_x0000_t202" style="position:absolute;left:1676;top:31819;width:40767;height:2318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kCK1sIA&#10;AADaAAAADwAAAGRycy9kb3ducmV2LnhtbESPT4vCMBTE7wt+h/AEL4umenCXahT/ggf3oCueH82z&#10;LTYvJYm2fnsjCB6HmfkNM523phJ3cr60rGA4SEAQZ1aXnCs4/W/7vyB8QNZYWSYFD/Iwn3W+pphq&#10;2/CB7seQiwhhn6KCIoQ6ldJnBRn0A1sTR+9incEQpculdthEuKnkKEnG0mDJcaHAmlYFZdfjzSgY&#10;r92tOfDqe33a7PGvzkfn5eOsVK/bLiYgArXhE363d1rBD7yuxBsgZ0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OQIrWwgAAANoAAAAPAAAAAAAAAAAAAAAAAJgCAABkcnMvZG93&#10;bnJldi54bWxQSwUGAAAAAAQABAD1AAAAhwMAAAAA&#10;" stroked="f">
                  <v:textbox inset="0,0,0,0">
                    <w:txbxContent>
                      <w:p w:rsidR="009476BE" w:rsidRPr="00B50A0D" w:rsidRDefault="009476BE" w:rsidP="009476BE">
                        <w:pPr>
                          <w:pStyle w:val="FigureCaptionTitle"/>
                          <w:rPr>
                            <w:noProof/>
                          </w:rPr>
                        </w:pPr>
                        <w:r>
                          <w:t xml:space="preserve">Figure </w:t>
                        </w:r>
                        <w:r w:rsidR="00EC5E9D">
                          <w:fldChar w:fldCharType="begin"/>
                        </w:r>
                        <w:r w:rsidR="00EC5E9D">
                          <w:instrText xml:space="preserve"> SEQ Figure \* ARABIC </w:instrText>
                        </w:r>
                        <w:r w:rsidR="00EC5E9D">
                          <w:fldChar w:fldCharType="separate"/>
                        </w:r>
                        <w:r>
                          <w:rPr>
                            <w:noProof/>
                          </w:rPr>
                          <w:t>1</w:t>
                        </w:r>
                        <w:r w:rsidR="00EC5E9D">
                          <w:rPr>
                            <w:noProof/>
                          </w:rPr>
                          <w:fldChar w:fldCharType="end"/>
                        </w:r>
                        <w:r>
                          <w:t>. Example flow rate and sampling marks from Station JBT05</w:t>
                        </w:r>
                      </w:p>
                    </w:txbxContent>
                  </v:textbox>
                </v:shape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Picture 3" o:spid="_x0000_s1034" type="#_x0000_t75" style="position:absolute;left:1295;top:1001;width:39853;height:30818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">
                  <v:imagedata r:id="rId14" o:title=""/>
                  <v:path arrowok="t"/>
                </v:shape>
                <w10:wrap type="square" anchorx="margin"/>
              </v:group>
            </w:pict>
          </mc:Fallback>
        </mc:AlternateContent>
      </w:r>
      <w:r>
        <w:t>Every 30 minutes, flow and sampling data are transmitted to Stone’s server. These data are checked periodically to assess whether the sampling program is working as intended.</w:t>
      </w:r>
      <w:r w:rsidRPr="009476BE">
        <w:rPr>
          <w:noProof/>
        </w:rPr>
        <w:t xml:space="preserve"> </w:t>
      </w:r>
      <w:r>
        <w:t>Figure 1 displays an example of recently collected flow data (top panel) at station JBT05, along with the time each sample aliquot was dispensed to the</w:t>
      </w:r>
      <w:r>
        <w:t xml:space="preserve"> sample carboys (bottom panel).</w:t>
      </w:r>
    </w:p>
    <w:p w:rsidR="00C17B8F" w:rsidRDefault="009476BE" w:rsidP="003C2E5E">
      <w:r>
        <w:t>To date, f</w:t>
      </w:r>
      <w:r w:rsidR="00501F9E">
        <w:t>ive rounds of sampling have been performed at the tile drain moni</w:t>
      </w:r>
      <w:r w:rsidR="00C3504B">
        <w:t xml:space="preserve">toring sites. </w:t>
      </w:r>
      <w:r w:rsidR="00C17B8F">
        <w:t>F</w:t>
      </w:r>
      <w:r w:rsidR="00C3504B">
        <w:t xml:space="preserve">low-pacing settings are adjusted </w:t>
      </w:r>
      <w:r w:rsidR="00C17B8F">
        <w:t>d</w:t>
      </w:r>
      <w:r w:rsidR="00C17B8F">
        <w:t xml:space="preserve">uring each sampling round, </w:t>
      </w:r>
      <w:r w:rsidR="00C3504B">
        <w:t xml:space="preserve">based on </w:t>
      </w:r>
      <w:r w:rsidR="00C3504B">
        <w:t xml:space="preserve">recently measured </w:t>
      </w:r>
      <w:r w:rsidR="00C17B8F">
        <w:t xml:space="preserve">flow rates and </w:t>
      </w:r>
      <w:r w:rsidR="00C3504B">
        <w:t>considering the weather</w:t>
      </w:r>
      <w:r w:rsidR="00C17B8F">
        <w:t xml:space="preserve"> forecast</w:t>
      </w:r>
      <w:r w:rsidR="00C3504B">
        <w:t>, with the goal of producing between 5-L and 10-L of composite sample at each site.</w:t>
      </w:r>
      <w:r w:rsidR="00C3504B">
        <w:t xml:space="preserve"> </w:t>
      </w:r>
      <w:r w:rsidR="00C17B8F">
        <w:t xml:space="preserve">Our subcontractor, the Friends of Northern Lake Champlain, is performing the </w:t>
      </w:r>
      <w:r w:rsidR="00C17B8F">
        <w:t>sample processing.</w:t>
      </w:r>
    </w:p>
    <w:p w:rsidR="00EC5E9D" w:rsidRDefault="00EC5E9D" w:rsidP="003C2E5E">
      <w:bookmarkStart w:id="1" w:name="_GoBack"/>
      <w:bookmarkEnd w:id="1"/>
    </w:p>
    <w:p w:rsidR="009476BE" w:rsidRDefault="009476BE" w:rsidP="009476BE">
      <w:pPr>
        <w:pStyle w:val="FigureCaptionTitle"/>
      </w:pPr>
      <w:r>
        <w:t xml:space="preserve">Table </w:t>
      </w:r>
      <w:r w:rsidR="00EC5E9D">
        <w:fldChar w:fldCharType="begin"/>
      </w:r>
      <w:r w:rsidR="00EC5E9D">
        <w:instrText xml:space="preserve"> SEQ Table \* ARABIC </w:instrText>
      </w:r>
      <w:r w:rsidR="00EC5E9D">
        <w:fldChar w:fldCharType="separate"/>
      </w:r>
      <w:r>
        <w:rPr>
          <w:noProof/>
        </w:rPr>
        <w:t>1</w:t>
      </w:r>
      <w:r w:rsidR="00EC5E9D">
        <w:rPr>
          <w:noProof/>
        </w:rPr>
        <w:fldChar w:fldCharType="end"/>
      </w:r>
      <w:r>
        <w:t>: Start dates for monitoring activities at each station</w:t>
      </w:r>
    </w:p>
    <w:tbl>
      <w:tblPr>
        <w:tblpPr w:leftFromText="180" w:rightFromText="180" w:vertAnchor="text" w:tblpY="1"/>
        <w:tblOverlap w:val="never"/>
        <w:tblW w:w="5130" w:type="dxa"/>
        <w:tblLayout w:type="fixed"/>
        <w:tblCellMar>
          <w:left w:w="115" w:type="dxa"/>
          <w:right w:w="115" w:type="dxa"/>
        </w:tblCellMar>
        <w:tblLook w:val="04A0" w:firstRow="1" w:lastRow="0" w:firstColumn="1" w:lastColumn="0" w:noHBand="0" w:noVBand="1"/>
      </w:tblPr>
      <w:tblGrid>
        <w:gridCol w:w="1650"/>
        <w:gridCol w:w="1650"/>
        <w:gridCol w:w="1830"/>
      </w:tblGrid>
      <w:tr w:rsidR="009476BE" w:rsidRPr="009A19F9" w:rsidTr="009476BE">
        <w:trPr>
          <w:trHeight w:val="585"/>
          <w:tblHeader/>
        </w:trPr>
        <w:tc>
          <w:tcPr>
            <w:tcW w:w="1650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8A5213"/>
            <w:vAlign w:val="bottom"/>
            <w:hideMark/>
          </w:tcPr>
          <w:p w:rsidR="009476BE" w:rsidRPr="009A19F9" w:rsidRDefault="009476BE" w:rsidP="009476BE">
            <w:pPr>
              <w:pStyle w:val="TableHeadLEFT"/>
            </w:pPr>
            <w:r w:rsidRPr="009A19F9">
              <w:t>Station</w:t>
            </w:r>
          </w:p>
        </w:tc>
        <w:tc>
          <w:tcPr>
            <w:tcW w:w="1650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8A5213"/>
            <w:vAlign w:val="bottom"/>
          </w:tcPr>
          <w:p w:rsidR="009476BE" w:rsidRPr="009A19F9" w:rsidRDefault="009476BE" w:rsidP="009476BE">
            <w:pPr>
              <w:pStyle w:val="TableHeadLEFT"/>
            </w:pPr>
            <w:r w:rsidRPr="009A19F9">
              <w:t xml:space="preserve">Start </w:t>
            </w:r>
            <w:r>
              <w:t>flow monitoring</w:t>
            </w:r>
          </w:p>
        </w:tc>
        <w:tc>
          <w:tcPr>
            <w:tcW w:w="1830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8A5213"/>
            <w:vAlign w:val="bottom"/>
            <w:hideMark/>
          </w:tcPr>
          <w:p w:rsidR="009476BE" w:rsidRPr="009A19F9" w:rsidRDefault="009476BE" w:rsidP="009476BE">
            <w:pPr>
              <w:pStyle w:val="TableHeadLEFT"/>
            </w:pPr>
            <w:r>
              <w:t>Start autosampling</w:t>
            </w:r>
          </w:p>
        </w:tc>
      </w:tr>
      <w:tr w:rsidR="009476BE" w:rsidRPr="009A19F9" w:rsidTr="009476BE">
        <w:trPr>
          <w:trHeight w:val="219"/>
        </w:trPr>
        <w:tc>
          <w:tcPr>
            <w:tcW w:w="1650" w:type="dxa"/>
            <w:tcBorders>
              <w:top w:val="single" w:sz="4" w:space="0" w:color="auto"/>
              <w:bottom w:val="single" w:sz="4" w:space="0" w:color="auto"/>
            </w:tcBorders>
            <w:noWrap/>
            <w:hideMark/>
          </w:tcPr>
          <w:p w:rsidR="009476BE" w:rsidRPr="009476BE" w:rsidRDefault="009476BE" w:rsidP="009476BE">
            <w:pPr>
              <w:pStyle w:val="TableRowLEFT"/>
            </w:pPr>
            <w:r w:rsidRPr="009476BE">
              <w:t>JBT01</w:t>
            </w:r>
          </w:p>
        </w:tc>
        <w:tc>
          <w:tcPr>
            <w:tcW w:w="1650" w:type="dxa"/>
            <w:tcBorders>
              <w:top w:val="single" w:sz="4" w:space="0" w:color="auto"/>
              <w:bottom w:val="single" w:sz="4" w:space="0" w:color="auto"/>
            </w:tcBorders>
          </w:tcPr>
          <w:p w:rsidR="009476BE" w:rsidRPr="009476BE" w:rsidRDefault="009476BE" w:rsidP="009476BE">
            <w:pPr>
              <w:pStyle w:val="TableRowLEFT"/>
            </w:pPr>
            <w:r w:rsidRPr="009476BE">
              <w:t>3/23/17</w:t>
            </w:r>
          </w:p>
        </w:tc>
        <w:tc>
          <w:tcPr>
            <w:tcW w:w="1830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</w:tcPr>
          <w:p w:rsidR="009476BE" w:rsidRPr="009476BE" w:rsidRDefault="009476BE" w:rsidP="009476BE">
            <w:pPr>
              <w:pStyle w:val="TableRowLEFT"/>
            </w:pPr>
            <w:r w:rsidRPr="009476BE">
              <w:t>4/5/17</w:t>
            </w:r>
          </w:p>
        </w:tc>
      </w:tr>
      <w:tr w:rsidR="009476BE" w:rsidRPr="009A19F9" w:rsidTr="009476BE">
        <w:trPr>
          <w:trHeight w:val="219"/>
        </w:trPr>
        <w:tc>
          <w:tcPr>
            <w:tcW w:w="1650" w:type="dxa"/>
            <w:tcBorders>
              <w:top w:val="single" w:sz="4" w:space="0" w:color="auto"/>
              <w:bottom w:val="single" w:sz="4" w:space="0" w:color="auto"/>
            </w:tcBorders>
            <w:noWrap/>
            <w:hideMark/>
          </w:tcPr>
          <w:p w:rsidR="009476BE" w:rsidRPr="009476BE" w:rsidRDefault="009476BE" w:rsidP="009476BE">
            <w:pPr>
              <w:pStyle w:val="TableRowLEFT"/>
            </w:pPr>
            <w:r w:rsidRPr="009476BE">
              <w:t>JBT02</w:t>
            </w:r>
          </w:p>
        </w:tc>
        <w:tc>
          <w:tcPr>
            <w:tcW w:w="1650" w:type="dxa"/>
            <w:tcBorders>
              <w:top w:val="single" w:sz="4" w:space="0" w:color="auto"/>
              <w:bottom w:val="single" w:sz="4" w:space="0" w:color="auto"/>
            </w:tcBorders>
          </w:tcPr>
          <w:p w:rsidR="009476BE" w:rsidRPr="009476BE" w:rsidRDefault="009476BE" w:rsidP="009476BE">
            <w:pPr>
              <w:pStyle w:val="TableRowLEFT"/>
            </w:pPr>
            <w:r w:rsidRPr="009476BE">
              <w:t>3/23/17</w:t>
            </w:r>
          </w:p>
        </w:tc>
        <w:tc>
          <w:tcPr>
            <w:tcW w:w="1830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</w:tcPr>
          <w:p w:rsidR="009476BE" w:rsidRPr="009476BE" w:rsidRDefault="009476BE" w:rsidP="009476BE">
            <w:pPr>
              <w:pStyle w:val="TableRowLEFT"/>
            </w:pPr>
            <w:r w:rsidRPr="009476BE">
              <w:t>4/5/17</w:t>
            </w:r>
          </w:p>
        </w:tc>
      </w:tr>
      <w:tr w:rsidR="009476BE" w:rsidRPr="009A19F9" w:rsidTr="009476BE">
        <w:trPr>
          <w:trHeight w:val="219"/>
        </w:trPr>
        <w:tc>
          <w:tcPr>
            <w:tcW w:w="1650" w:type="dxa"/>
            <w:tcBorders>
              <w:top w:val="single" w:sz="4" w:space="0" w:color="auto"/>
              <w:bottom w:val="single" w:sz="4" w:space="0" w:color="auto"/>
            </w:tcBorders>
            <w:noWrap/>
            <w:hideMark/>
          </w:tcPr>
          <w:p w:rsidR="009476BE" w:rsidRPr="009476BE" w:rsidRDefault="009476BE" w:rsidP="009476BE">
            <w:pPr>
              <w:pStyle w:val="TableRowLEFT"/>
            </w:pPr>
            <w:r w:rsidRPr="009476BE">
              <w:t>JBT04</w:t>
            </w:r>
          </w:p>
        </w:tc>
        <w:tc>
          <w:tcPr>
            <w:tcW w:w="1650" w:type="dxa"/>
            <w:tcBorders>
              <w:top w:val="single" w:sz="4" w:space="0" w:color="auto"/>
              <w:bottom w:val="single" w:sz="4" w:space="0" w:color="auto"/>
            </w:tcBorders>
          </w:tcPr>
          <w:p w:rsidR="009476BE" w:rsidRPr="009476BE" w:rsidRDefault="009476BE" w:rsidP="009476BE">
            <w:pPr>
              <w:pStyle w:val="TableRowLEFT"/>
            </w:pPr>
            <w:r w:rsidRPr="009476BE">
              <w:t>4/3/17</w:t>
            </w:r>
          </w:p>
        </w:tc>
        <w:tc>
          <w:tcPr>
            <w:tcW w:w="1830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9476BE" w:rsidRPr="009476BE" w:rsidRDefault="009476BE" w:rsidP="009476BE">
            <w:pPr>
              <w:pStyle w:val="TableRowLEFT"/>
            </w:pPr>
            <w:r w:rsidRPr="009476BE">
              <w:t>4/5/17</w:t>
            </w:r>
          </w:p>
        </w:tc>
      </w:tr>
      <w:tr w:rsidR="009476BE" w:rsidRPr="009A19F9" w:rsidTr="009476BE">
        <w:trPr>
          <w:trHeight w:val="219"/>
        </w:trPr>
        <w:tc>
          <w:tcPr>
            <w:tcW w:w="1650" w:type="dxa"/>
            <w:tcBorders>
              <w:top w:val="single" w:sz="4" w:space="0" w:color="auto"/>
              <w:bottom w:val="single" w:sz="4" w:space="0" w:color="auto"/>
            </w:tcBorders>
            <w:noWrap/>
          </w:tcPr>
          <w:p w:rsidR="009476BE" w:rsidRPr="009476BE" w:rsidRDefault="009476BE" w:rsidP="009476BE">
            <w:pPr>
              <w:pStyle w:val="TableRowLEFT"/>
            </w:pPr>
            <w:r w:rsidRPr="009476BE">
              <w:t>JBT05</w:t>
            </w:r>
          </w:p>
        </w:tc>
        <w:tc>
          <w:tcPr>
            <w:tcW w:w="1650" w:type="dxa"/>
            <w:tcBorders>
              <w:top w:val="single" w:sz="4" w:space="0" w:color="auto"/>
              <w:bottom w:val="single" w:sz="4" w:space="0" w:color="auto"/>
            </w:tcBorders>
          </w:tcPr>
          <w:p w:rsidR="009476BE" w:rsidRPr="009476BE" w:rsidRDefault="009476BE" w:rsidP="009476BE">
            <w:pPr>
              <w:pStyle w:val="TableRowLEFT"/>
            </w:pPr>
            <w:r w:rsidRPr="009476BE">
              <w:t>4/20/17</w:t>
            </w:r>
          </w:p>
        </w:tc>
        <w:tc>
          <w:tcPr>
            <w:tcW w:w="1830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noWrap/>
          </w:tcPr>
          <w:p w:rsidR="009476BE" w:rsidRPr="009476BE" w:rsidRDefault="009476BE" w:rsidP="009476BE">
            <w:pPr>
              <w:pStyle w:val="TableRowLEFT"/>
            </w:pPr>
            <w:r w:rsidRPr="009476BE">
              <w:t>4/20/17</w:t>
            </w:r>
          </w:p>
        </w:tc>
      </w:tr>
      <w:tr w:rsidR="009476BE" w:rsidRPr="009A19F9" w:rsidTr="009476BE">
        <w:trPr>
          <w:trHeight w:val="219"/>
        </w:trPr>
        <w:tc>
          <w:tcPr>
            <w:tcW w:w="1650" w:type="dxa"/>
            <w:tcBorders>
              <w:top w:val="single" w:sz="4" w:space="0" w:color="auto"/>
              <w:bottom w:val="single" w:sz="4" w:space="0" w:color="auto"/>
            </w:tcBorders>
            <w:noWrap/>
          </w:tcPr>
          <w:p w:rsidR="009476BE" w:rsidRPr="009476BE" w:rsidRDefault="009476BE" w:rsidP="009476BE">
            <w:pPr>
              <w:pStyle w:val="TableRowLEFT"/>
            </w:pPr>
            <w:r w:rsidRPr="009476BE">
              <w:t>JBT06</w:t>
            </w:r>
          </w:p>
        </w:tc>
        <w:tc>
          <w:tcPr>
            <w:tcW w:w="1650" w:type="dxa"/>
            <w:tcBorders>
              <w:top w:val="single" w:sz="4" w:space="0" w:color="auto"/>
              <w:bottom w:val="single" w:sz="4" w:space="0" w:color="auto"/>
            </w:tcBorders>
          </w:tcPr>
          <w:p w:rsidR="009476BE" w:rsidRPr="009476BE" w:rsidRDefault="009476BE" w:rsidP="009476BE">
            <w:pPr>
              <w:pStyle w:val="TableRowLEFT"/>
            </w:pPr>
            <w:r w:rsidRPr="009476BE">
              <w:t>4/5/17</w:t>
            </w:r>
          </w:p>
        </w:tc>
        <w:tc>
          <w:tcPr>
            <w:tcW w:w="1830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</w:tcPr>
          <w:p w:rsidR="009476BE" w:rsidRPr="009476BE" w:rsidRDefault="009476BE" w:rsidP="009476BE">
            <w:pPr>
              <w:pStyle w:val="TableRowLEFT"/>
            </w:pPr>
            <w:r w:rsidRPr="009476BE">
              <w:t>4/5/17</w:t>
            </w:r>
          </w:p>
        </w:tc>
      </w:tr>
      <w:tr w:rsidR="009476BE" w:rsidRPr="009A19F9" w:rsidTr="009476BE">
        <w:trPr>
          <w:trHeight w:val="219"/>
        </w:trPr>
        <w:tc>
          <w:tcPr>
            <w:tcW w:w="1650" w:type="dxa"/>
            <w:tcBorders>
              <w:top w:val="single" w:sz="4" w:space="0" w:color="auto"/>
              <w:bottom w:val="single" w:sz="4" w:space="0" w:color="auto"/>
            </w:tcBorders>
            <w:noWrap/>
          </w:tcPr>
          <w:p w:rsidR="009476BE" w:rsidRPr="009476BE" w:rsidRDefault="009476BE" w:rsidP="009476BE">
            <w:pPr>
              <w:pStyle w:val="TableRowLEFT"/>
            </w:pPr>
            <w:r w:rsidRPr="009476BE">
              <w:t>JBT07</w:t>
            </w:r>
          </w:p>
        </w:tc>
        <w:tc>
          <w:tcPr>
            <w:tcW w:w="1650" w:type="dxa"/>
            <w:tcBorders>
              <w:top w:val="single" w:sz="4" w:space="0" w:color="auto"/>
              <w:bottom w:val="single" w:sz="4" w:space="0" w:color="auto"/>
            </w:tcBorders>
          </w:tcPr>
          <w:p w:rsidR="009476BE" w:rsidRPr="009476BE" w:rsidRDefault="009476BE" w:rsidP="009476BE">
            <w:pPr>
              <w:pStyle w:val="TableRowLEFT"/>
            </w:pPr>
            <w:r w:rsidRPr="009476BE">
              <w:t>3/30/17</w:t>
            </w:r>
          </w:p>
        </w:tc>
        <w:tc>
          <w:tcPr>
            <w:tcW w:w="1830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</w:tcPr>
          <w:p w:rsidR="009476BE" w:rsidRPr="009476BE" w:rsidRDefault="009476BE" w:rsidP="009476BE">
            <w:pPr>
              <w:pStyle w:val="TableRowLEFT"/>
            </w:pPr>
            <w:r w:rsidRPr="009476BE">
              <w:t>4/5/17</w:t>
            </w:r>
          </w:p>
        </w:tc>
      </w:tr>
      <w:tr w:rsidR="009476BE" w:rsidRPr="009A19F9" w:rsidTr="009476BE">
        <w:trPr>
          <w:trHeight w:val="219"/>
        </w:trPr>
        <w:tc>
          <w:tcPr>
            <w:tcW w:w="1650" w:type="dxa"/>
            <w:tcBorders>
              <w:top w:val="single" w:sz="4" w:space="0" w:color="auto"/>
              <w:bottom w:val="single" w:sz="4" w:space="0" w:color="auto"/>
            </w:tcBorders>
            <w:noWrap/>
          </w:tcPr>
          <w:p w:rsidR="009476BE" w:rsidRPr="009476BE" w:rsidRDefault="009476BE" w:rsidP="009476BE">
            <w:pPr>
              <w:pStyle w:val="TableRowLEFT"/>
            </w:pPr>
            <w:r w:rsidRPr="009476BE">
              <w:t>JBT11</w:t>
            </w:r>
          </w:p>
        </w:tc>
        <w:tc>
          <w:tcPr>
            <w:tcW w:w="1650" w:type="dxa"/>
            <w:tcBorders>
              <w:top w:val="single" w:sz="4" w:space="0" w:color="auto"/>
              <w:bottom w:val="single" w:sz="4" w:space="0" w:color="auto"/>
            </w:tcBorders>
          </w:tcPr>
          <w:p w:rsidR="009476BE" w:rsidRPr="009476BE" w:rsidRDefault="009476BE" w:rsidP="009476BE">
            <w:pPr>
              <w:pStyle w:val="TableRowLEFT"/>
            </w:pPr>
            <w:r w:rsidRPr="009476BE">
              <w:t>4/5/17</w:t>
            </w:r>
          </w:p>
        </w:tc>
        <w:tc>
          <w:tcPr>
            <w:tcW w:w="1830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</w:tcPr>
          <w:p w:rsidR="009476BE" w:rsidRPr="009476BE" w:rsidRDefault="009476BE" w:rsidP="009476BE">
            <w:pPr>
              <w:pStyle w:val="TableRowLEFT"/>
            </w:pPr>
            <w:r w:rsidRPr="009476BE">
              <w:t>4/5/17</w:t>
            </w:r>
          </w:p>
        </w:tc>
      </w:tr>
      <w:tr w:rsidR="009476BE" w:rsidRPr="009A19F9" w:rsidTr="009476BE">
        <w:trPr>
          <w:trHeight w:val="219"/>
        </w:trPr>
        <w:tc>
          <w:tcPr>
            <w:tcW w:w="1650" w:type="dxa"/>
            <w:tcBorders>
              <w:top w:val="single" w:sz="4" w:space="0" w:color="auto"/>
              <w:bottom w:val="single" w:sz="4" w:space="0" w:color="auto"/>
            </w:tcBorders>
            <w:noWrap/>
          </w:tcPr>
          <w:p w:rsidR="009476BE" w:rsidRPr="009476BE" w:rsidRDefault="009476BE" w:rsidP="009476BE">
            <w:pPr>
              <w:pStyle w:val="TableRowLEFT"/>
            </w:pPr>
            <w:r w:rsidRPr="009476BE">
              <w:t>JBT13</w:t>
            </w:r>
          </w:p>
        </w:tc>
        <w:tc>
          <w:tcPr>
            <w:tcW w:w="1650" w:type="dxa"/>
            <w:tcBorders>
              <w:top w:val="single" w:sz="4" w:space="0" w:color="auto"/>
              <w:bottom w:val="single" w:sz="4" w:space="0" w:color="auto"/>
            </w:tcBorders>
          </w:tcPr>
          <w:p w:rsidR="009476BE" w:rsidRPr="009476BE" w:rsidRDefault="009476BE" w:rsidP="009476BE">
            <w:pPr>
              <w:pStyle w:val="TableRowLEFT"/>
            </w:pPr>
            <w:r w:rsidRPr="009476BE">
              <w:t>4/3/17</w:t>
            </w:r>
          </w:p>
        </w:tc>
        <w:tc>
          <w:tcPr>
            <w:tcW w:w="1830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</w:tcPr>
          <w:p w:rsidR="009476BE" w:rsidRPr="009476BE" w:rsidRDefault="009476BE" w:rsidP="009476BE">
            <w:pPr>
              <w:pStyle w:val="TableRowLEFT"/>
            </w:pPr>
            <w:r w:rsidRPr="009476BE">
              <w:t>4/11/17</w:t>
            </w:r>
          </w:p>
        </w:tc>
      </w:tr>
      <w:tr w:rsidR="009476BE" w:rsidRPr="009A19F9" w:rsidTr="009476BE">
        <w:trPr>
          <w:trHeight w:val="219"/>
        </w:trPr>
        <w:tc>
          <w:tcPr>
            <w:tcW w:w="1650" w:type="dxa"/>
            <w:tcBorders>
              <w:top w:val="single" w:sz="4" w:space="0" w:color="auto"/>
              <w:bottom w:val="single" w:sz="4" w:space="0" w:color="auto"/>
            </w:tcBorders>
            <w:noWrap/>
          </w:tcPr>
          <w:p w:rsidR="009476BE" w:rsidRPr="009476BE" w:rsidRDefault="009476BE" w:rsidP="009476BE">
            <w:pPr>
              <w:pStyle w:val="TableRowLEFT"/>
            </w:pPr>
            <w:r w:rsidRPr="009476BE">
              <w:t>JBT14</w:t>
            </w:r>
          </w:p>
        </w:tc>
        <w:tc>
          <w:tcPr>
            <w:tcW w:w="1650" w:type="dxa"/>
            <w:tcBorders>
              <w:top w:val="single" w:sz="4" w:space="0" w:color="auto"/>
              <w:bottom w:val="single" w:sz="4" w:space="0" w:color="auto"/>
            </w:tcBorders>
          </w:tcPr>
          <w:p w:rsidR="009476BE" w:rsidRPr="009476BE" w:rsidRDefault="009476BE" w:rsidP="009476BE">
            <w:pPr>
              <w:pStyle w:val="TableRowLEFT"/>
            </w:pPr>
            <w:r w:rsidRPr="009476BE">
              <w:t>4/5/17</w:t>
            </w:r>
          </w:p>
        </w:tc>
        <w:tc>
          <w:tcPr>
            <w:tcW w:w="1830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</w:tcPr>
          <w:p w:rsidR="009476BE" w:rsidRPr="009476BE" w:rsidRDefault="009476BE" w:rsidP="009476BE">
            <w:pPr>
              <w:pStyle w:val="TableRowLEFT"/>
            </w:pPr>
            <w:r w:rsidRPr="009476BE">
              <w:t>4/5/17</w:t>
            </w:r>
          </w:p>
        </w:tc>
      </w:tr>
      <w:tr w:rsidR="009476BE" w:rsidRPr="009A19F9" w:rsidTr="009476BE">
        <w:trPr>
          <w:trHeight w:val="219"/>
        </w:trPr>
        <w:tc>
          <w:tcPr>
            <w:tcW w:w="1650" w:type="dxa"/>
            <w:tcBorders>
              <w:top w:val="single" w:sz="4" w:space="0" w:color="auto"/>
              <w:bottom w:val="single" w:sz="4" w:space="0" w:color="auto"/>
            </w:tcBorders>
            <w:noWrap/>
          </w:tcPr>
          <w:p w:rsidR="009476BE" w:rsidRPr="009476BE" w:rsidRDefault="009476BE" w:rsidP="009476BE">
            <w:pPr>
              <w:pStyle w:val="TableRowLEFT"/>
            </w:pPr>
            <w:r w:rsidRPr="009476BE">
              <w:t>JBT16</w:t>
            </w:r>
          </w:p>
        </w:tc>
        <w:tc>
          <w:tcPr>
            <w:tcW w:w="1650" w:type="dxa"/>
            <w:tcBorders>
              <w:top w:val="single" w:sz="4" w:space="0" w:color="auto"/>
              <w:bottom w:val="single" w:sz="4" w:space="0" w:color="auto"/>
            </w:tcBorders>
          </w:tcPr>
          <w:p w:rsidR="009476BE" w:rsidRPr="009476BE" w:rsidRDefault="009476BE" w:rsidP="009476BE">
            <w:pPr>
              <w:pStyle w:val="TableRowLEFT"/>
            </w:pPr>
            <w:r w:rsidRPr="009476BE">
              <w:t>3/30/17</w:t>
            </w:r>
          </w:p>
        </w:tc>
        <w:tc>
          <w:tcPr>
            <w:tcW w:w="1830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</w:tcPr>
          <w:p w:rsidR="009476BE" w:rsidRPr="009476BE" w:rsidRDefault="009476BE" w:rsidP="009476BE">
            <w:pPr>
              <w:pStyle w:val="TableRowLEFT"/>
            </w:pPr>
            <w:r w:rsidRPr="009476BE">
              <w:t>4/5/17</w:t>
            </w:r>
          </w:p>
        </w:tc>
      </w:tr>
      <w:tr w:rsidR="009476BE" w:rsidRPr="009A19F9" w:rsidTr="009476BE">
        <w:trPr>
          <w:trHeight w:val="219"/>
        </w:trPr>
        <w:tc>
          <w:tcPr>
            <w:tcW w:w="1650" w:type="dxa"/>
            <w:tcBorders>
              <w:top w:val="single" w:sz="4" w:space="0" w:color="auto"/>
              <w:bottom w:val="single" w:sz="4" w:space="0" w:color="auto"/>
            </w:tcBorders>
            <w:noWrap/>
          </w:tcPr>
          <w:p w:rsidR="009476BE" w:rsidRPr="009476BE" w:rsidRDefault="009476BE" w:rsidP="009476BE">
            <w:pPr>
              <w:pStyle w:val="TableRowLEFT"/>
            </w:pPr>
            <w:r w:rsidRPr="009476BE">
              <w:t>JBT18</w:t>
            </w:r>
          </w:p>
        </w:tc>
        <w:tc>
          <w:tcPr>
            <w:tcW w:w="1650" w:type="dxa"/>
            <w:tcBorders>
              <w:top w:val="single" w:sz="4" w:space="0" w:color="auto"/>
              <w:bottom w:val="single" w:sz="4" w:space="0" w:color="auto"/>
            </w:tcBorders>
          </w:tcPr>
          <w:p w:rsidR="009476BE" w:rsidRPr="009476BE" w:rsidRDefault="009476BE" w:rsidP="009476BE">
            <w:pPr>
              <w:pStyle w:val="TableRowLEFT"/>
            </w:pPr>
            <w:r w:rsidRPr="009476BE">
              <w:t>4/22/17</w:t>
            </w:r>
          </w:p>
        </w:tc>
        <w:tc>
          <w:tcPr>
            <w:tcW w:w="1830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</w:tcPr>
          <w:p w:rsidR="009476BE" w:rsidRPr="009476BE" w:rsidRDefault="009476BE" w:rsidP="009476BE">
            <w:pPr>
              <w:pStyle w:val="TableRowLEFT"/>
            </w:pPr>
            <w:r w:rsidRPr="009476BE">
              <w:t>4/22/17</w:t>
            </w:r>
          </w:p>
        </w:tc>
      </w:tr>
      <w:tr w:rsidR="009476BE" w:rsidRPr="009A19F9" w:rsidTr="009476BE">
        <w:trPr>
          <w:trHeight w:val="219"/>
        </w:trPr>
        <w:tc>
          <w:tcPr>
            <w:tcW w:w="1650" w:type="dxa"/>
            <w:tcBorders>
              <w:top w:val="single" w:sz="4" w:space="0" w:color="auto"/>
              <w:bottom w:val="single" w:sz="4" w:space="0" w:color="auto"/>
            </w:tcBorders>
            <w:noWrap/>
          </w:tcPr>
          <w:p w:rsidR="009476BE" w:rsidRPr="009476BE" w:rsidRDefault="009476BE" w:rsidP="009476BE">
            <w:pPr>
              <w:pStyle w:val="TableRowLEFT"/>
            </w:pPr>
            <w:r w:rsidRPr="009476BE">
              <w:t>JBT19</w:t>
            </w:r>
          </w:p>
        </w:tc>
        <w:tc>
          <w:tcPr>
            <w:tcW w:w="1650" w:type="dxa"/>
            <w:tcBorders>
              <w:top w:val="single" w:sz="4" w:space="0" w:color="auto"/>
              <w:bottom w:val="single" w:sz="4" w:space="0" w:color="auto"/>
            </w:tcBorders>
          </w:tcPr>
          <w:p w:rsidR="009476BE" w:rsidRPr="009476BE" w:rsidRDefault="009476BE" w:rsidP="009476BE">
            <w:pPr>
              <w:pStyle w:val="TableRowLEFT"/>
            </w:pPr>
            <w:r w:rsidRPr="009476BE">
              <w:t>4/22/17</w:t>
            </w:r>
          </w:p>
        </w:tc>
        <w:tc>
          <w:tcPr>
            <w:tcW w:w="1830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</w:tcPr>
          <w:p w:rsidR="009476BE" w:rsidRPr="009476BE" w:rsidRDefault="009476BE" w:rsidP="009476BE">
            <w:pPr>
              <w:pStyle w:val="TableRowLEFT"/>
            </w:pPr>
            <w:r w:rsidRPr="009476BE">
              <w:t>4/22/17</w:t>
            </w:r>
          </w:p>
        </w:tc>
      </w:tr>
    </w:tbl>
    <w:p w:rsidR="009476BE" w:rsidRDefault="009476BE" w:rsidP="009476BE">
      <w:pPr>
        <w:pStyle w:val="Caption"/>
        <w:keepNext/>
      </w:pPr>
    </w:p>
    <w:p w:rsidR="009476BE" w:rsidRDefault="009476BE" w:rsidP="009476BE"/>
    <w:p w:rsidR="009476BE" w:rsidRDefault="009476BE" w:rsidP="009476BE">
      <w:pPr>
        <w:pStyle w:val="Caption"/>
        <w:keepNext/>
      </w:pPr>
    </w:p>
    <w:p w:rsidR="009476BE" w:rsidRDefault="009476BE" w:rsidP="009476BE"/>
    <w:p w:rsidR="009476BE" w:rsidRDefault="009476BE" w:rsidP="009476BE"/>
    <w:p w:rsidR="009476BE" w:rsidRDefault="009476BE" w:rsidP="009476BE"/>
    <w:p w:rsidR="009476BE" w:rsidRDefault="009476BE" w:rsidP="009476BE"/>
    <w:p w:rsidR="009476BE" w:rsidRDefault="009476BE" w:rsidP="009476BE"/>
    <w:p w:rsidR="009476BE" w:rsidRDefault="009476BE" w:rsidP="009476BE"/>
    <w:p w:rsidR="009476BE" w:rsidRDefault="009476BE" w:rsidP="009476BE"/>
    <w:p w:rsidR="009476BE" w:rsidRDefault="009476BE" w:rsidP="009476BE"/>
    <w:p w:rsidR="009476BE" w:rsidRPr="00EC5E9D" w:rsidRDefault="009476BE" w:rsidP="00EC5E9D"/>
    <w:p w:rsidR="00EC5E9D" w:rsidRDefault="00EC5E9D" w:rsidP="00EC5E9D"/>
    <w:p w:rsidR="00EC5E9D" w:rsidRDefault="00EC5E9D" w:rsidP="00EC5E9D">
      <w:r>
        <w:t>Analytical data are currently available only for the first round of samples (Table 2).</w:t>
      </w:r>
    </w:p>
    <w:p w:rsidR="00EC5E9D" w:rsidRDefault="009476BE" w:rsidP="009476BE">
      <w:pPr>
        <w:pStyle w:val="TableCaption-TitleandReferenceNumber"/>
      </w:pPr>
      <w:r>
        <w:t xml:space="preserve">Table </w:t>
      </w:r>
      <w:r w:rsidR="00EC5E9D">
        <w:fldChar w:fldCharType="begin"/>
      </w:r>
      <w:r w:rsidR="00EC5E9D">
        <w:instrText xml:space="preserve"> SEQ Table \* ARABIC </w:instrText>
      </w:r>
      <w:r w:rsidR="00EC5E9D">
        <w:fldChar w:fldCharType="separate"/>
      </w:r>
      <w:r>
        <w:rPr>
          <w:noProof/>
        </w:rPr>
        <w:t>2</w:t>
      </w:r>
      <w:r w:rsidR="00EC5E9D">
        <w:rPr>
          <w:noProof/>
        </w:rPr>
        <w:fldChar w:fldCharType="end"/>
      </w:r>
      <w:r>
        <w:t xml:space="preserve">: </w:t>
      </w:r>
      <w:r w:rsidR="00EC5E9D">
        <w:t>TP, TDP, and TN concentrations in weekly composite</w:t>
      </w:r>
    </w:p>
    <w:p w:rsidR="009476BE" w:rsidRDefault="00EC5E9D" w:rsidP="00EC5E9D">
      <w:pPr>
        <w:pStyle w:val="TableCaption-TitleandReferenceNumber"/>
        <w:ind w:firstLine="720"/>
      </w:pPr>
      <w:proofErr w:type="gramStart"/>
      <w:r>
        <w:t>samples</w:t>
      </w:r>
      <w:proofErr w:type="gramEnd"/>
      <w:r>
        <w:t xml:space="preserve"> collected April 11, 2017</w:t>
      </w:r>
    </w:p>
    <w:tbl>
      <w:tblPr>
        <w:tblpPr w:leftFromText="187" w:rightFromText="187" w:vertAnchor="page" w:horzAnchor="margin" w:tblpY="2341"/>
        <w:tblOverlap w:val="never"/>
        <w:tblW w:w="5940" w:type="dxa"/>
        <w:tblLayout w:type="fixed"/>
        <w:tblCellMar>
          <w:left w:w="115" w:type="dxa"/>
          <w:right w:w="115" w:type="dxa"/>
        </w:tblCellMar>
        <w:tblLook w:val="04A0" w:firstRow="1" w:lastRow="0" w:firstColumn="1" w:lastColumn="0" w:noHBand="0" w:noVBand="1"/>
      </w:tblPr>
      <w:tblGrid>
        <w:gridCol w:w="990"/>
        <w:gridCol w:w="1650"/>
        <w:gridCol w:w="1650"/>
        <w:gridCol w:w="1650"/>
      </w:tblGrid>
      <w:tr w:rsidR="00EC5E9D" w:rsidRPr="009A19F9" w:rsidTr="00EC5E9D">
        <w:trPr>
          <w:trHeight w:val="585"/>
          <w:tblHeader/>
        </w:trPr>
        <w:tc>
          <w:tcPr>
            <w:tcW w:w="990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8A5213"/>
            <w:vAlign w:val="bottom"/>
            <w:hideMark/>
          </w:tcPr>
          <w:p w:rsidR="00EC5E9D" w:rsidRPr="00875733" w:rsidRDefault="00EC5E9D" w:rsidP="00EC5E9D">
            <w:pPr>
              <w:pStyle w:val="TableHeadCENTERED"/>
              <w:jc w:val="left"/>
            </w:pPr>
            <w:r w:rsidRPr="00875733">
              <w:t>Station</w:t>
            </w:r>
          </w:p>
        </w:tc>
        <w:tc>
          <w:tcPr>
            <w:tcW w:w="1650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8A5213"/>
            <w:vAlign w:val="bottom"/>
          </w:tcPr>
          <w:p w:rsidR="00EC5E9D" w:rsidRPr="00875733" w:rsidRDefault="00EC5E9D" w:rsidP="00EC5E9D">
            <w:pPr>
              <w:pStyle w:val="TableHeadCENTERED"/>
            </w:pPr>
            <w:r>
              <w:t>TP (µ</w:t>
            </w:r>
            <w:r w:rsidRPr="00875733">
              <w:t>g/L)</w:t>
            </w:r>
          </w:p>
        </w:tc>
        <w:tc>
          <w:tcPr>
            <w:tcW w:w="1650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8A5213"/>
            <w:vAlign w:val="bottom"/>
            <w:hideMark/>
          </w:tcPr>
          <w:p w:rsidR="00EC5E9D" w:rsidRPr="00875733" w:rsidRDefault="00EC5E9D" w:rsidP="00EC5E9D">
            <w:pPr>
              <w:pStyle w:val="TableHeadCENTERED"/>
            </w:pPr>
            <w:r w:rsidRPr="00875733">
              <w:t>TDP (</w:t>
            </w:r>
            <w:r>
              <w:t>µ</w:t>
            </w:r>
            <w:r w:rsidRPr="00875733">
              <w:t>g/L)</w:t>
            </w:r>
          </w:p>
        </w:tc>
        <w:tc>
          <w:tcPr>
            <w:tcW w:w="1650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8A5213"/>
            <w:vAlign w:val="bottom"/>
          </w:tcPr>
          <w:p w:rsidR="00EC5E9D" w:rsidRPr="00875733" w:rsidRDefault="00EC5E9D" w:rsidP="00EC5E9D">
            <w:pPr>
              <w:pStyle w:val="TableHeadCENTERED"/>
            </w:pPr>
            <w:r w:rsidRPr="00875733">
              <w:t>TN (mg/L)</w:t>
            </w:r>
          </w:p>
        </w:tc>
      </w:tr>
      <w:tr w:rsidR="00EC5E9D" w:rsidRPr="009A19F9" w:rsidTr="00EC5E9D">
        <w:trPr>
          <w:trHeight w:val="219"/>
        </w:trPr>
        <w:tc>
          <w:tcPr>
            <w:tcW w:w="990" w:type="dxa"/>
            <w:tcBorders>
              <w:top w:val="single" w:sz="4" w:space="0" w:color="auto"/>
              <w:bottom w:val="single" w:sz="4" w:space="0" w:color="auto"/>
            </w:tcBorders>
            <w:noWrap/>
            <w:vAlign w:val="center"/>
            <w:hideMark/>
          </w:tcPr>
          <w:p w:rsidR="00EC5E9D" w:rsidRPr="006822D1" w:rsidRDefault="00EC5E9D" w:rsidP="00EC5E9D">
            <w:pPr>
              <w:pStyle w:val="TableRowCentered"/>
              <w:jc w:val="left"/>
              <w:rPr>
                <w:rFonts w:ascii="Humnst777 BT" w:hAnsi="Humnst777 BT"/>
              </w:rPr>
            </w:pPr>
            <w:r w:rsidRPr="006822D1">
              <w:rPr>
                <w:rFonts w:ascii="Humnst777 BT" w:hAnsi="Humnst777 BT"/>
              </w:rPr>
              <w:t>JBT01</w:t>
            </w:r>
          </w:p>
        </w:tc>
        <w:tc>
          <w:tcPr>
            <w:tcW w:w="1650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EC5E9D" w:rsidRPr="00875733" w:rsidRDefault="00EC5E9D" w:rsidP="00EC5E9D">
            <w:pPr>
              <w:pStyle w:val="TableRowCentered"/>
            </w:pPr>
            <w:r w:rsidRPr="00875733">
              <w:t>491</w:t>
            </w:r>
          </w:p>
        </w:tc>
        <w:tc>
          <w:tcPr>
            <w:tcW w:w="1650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</w:tcPr>
          <w:p w:rsidR="00EC5E9D" w:rsidRPr="00875733" w:rsidRDefault="00EC5E9D" w:rsidP="00EC5E9D">
            <w:pPr>
              <w:pStyle w:val="TableRowCentered"/>
            </w:pPr>
            <w:r w:rsidRPr="00875733">
              <w:t>258</w:t>
            </w:r>
          </w:p>
        </w:tc>
        <w:tc>
          <w:tcPr>
            <w:tcW w:w="1650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vAlign w:val="center"/>
          </w:tcPr>
          <w:p w:rsidR="00EC5E9D" w:rsidRPr="00875733" w:rsidRDefault="00EC5E9D" w:rsidP="00EC5E9D">
            <w:pPr>
              <w:pStyle w:val="TableRowCentered"/>
            </w:pPr>
            <w:r w:rsidRPr="00875733">
              <w:t>4.8</w:t>
            </w:r>
          </w:p>
        </w:tc>
      </w:tr>
      <w:tr w:rsidR="00EC5E9D" w:rsidRPr="009A19F9" w:rsidTr="00EC5E9D">
        <w:trPr>
          <w:trHeight w:val="219"/>
        </w:trPr>
        <w:tc>
          <w:tcPr>
            <w:tcW w:w="990" w:type="dxa"/>
            <w:tcBorders>
              <w:top w:val="single" w:sz="4" w:space="0" w:color="auto"/>
              <w:bottom w:val="single" w:sz="4" w:space="0" w:color="auto"/>
            </w:tcBorders>
            <w:noWrap/>
            <w:vAlign w:val="center"/>
            <w:hideMark/>
          </w:tcPr>
          <w:p w:rsidR="00EC5E9D" w:rsidRPr="006822D1" w:rsidRDefault="00EC5E9D" w:rsidP="00EC5E9D">
            <w:pPr>
              <w:pStyle w:val="TableRowCentered"/>
              <w:jc w:val="left"/>
              <w:rPr>
                <w:rFonts w:ascii="Humnst777 BT" w:hAnsi="Humnst777 BT"/>
              </w:rPr>
            </w:pPr>
            <w:r w:rsidRPr="006822D1">
              <w:rPr>
                <w:rFonts w:ascii="Humnst777 BT" w:hAnsi="Humnst777 BT"/>
              </w:rPr>
              <w:t>JBT02</w:t>
            </w:r>
          </w:p>
        </w:tc>
        <w:tc>
          <w:tcPr>
            <w:tcW w:w="1650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EC5E9D" w:rsidRPr="00875733" w:rsidRDefault="00EC5E9D" w:rsidP="00EC5E9D">
            <w:pPr>
              <w:pStyle w:val="TableRowCentered"/>
            </w:pPr>
            <w:r w:rsidRPr="00875733">
              <w:t>976</w:t>
            </w:r>
          </w:p>
        </w:tc>
        <w:tc>
          <w:tcPr>
            <w:tcW w:w="1650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</w:tcPr>
          <w:p w:rsidR="00EC5E9D" w:rsidRPr="00875733" w:rsidRDefault="00EC5E9D" w:rsidP="00EC5E9D">
            <w:pPr>
              <w:pStyle w:val="TableRowCentered"/>
            </w:pPr>
            <w:r w:rsidRPr="00875733">
              <w:t>678</w:t>
            </w:r>
          </w:p>
        </w:tc>
        <w:tc>
          <w:tcPr>
            <w:tcW w:w="1650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vAlign w:val="center"/>
          </w:tcPr>
          <w:p w:rsidR="00EC5E9D" w:rsidRPr="00875733" w:rsidRDefault="00EC5E9D" w:rsidP="00EC5E9D">
            <w:pPr>
              <w:pStyle w:val="TableRowCentered"/>
            </w:pPr>
            <w:r w:rsidRPr="00875733">
              <w:t>7.2</w:t>
            </w:r>
          </w:p>
        </w:tc>
      </w:tr>
      <w:tr w:rsidR="00EC5E9D" w:rsidRPr="009A19F9" w:rsidTr="00EC5E9D">
        <w:trPr>
          <w:trHeight w:val="219"/>
        </w:trPr>
        <w:tc>
          <w:tcPr>
            <w:tcW w:w="990" w:type="dxa"/>
            <w:tcBorders>
              <w:top w:val="single" w:sz="4" w:space="0" w:color="auto"/>
              <w:bottom w:val="single" w:sz="4" w:space="0" w:color="auto"/>
            </w:tcBorders>
            <w:noWrap/>
            <w:vAlign w:val="center"/>
          </w:tcPr>
          <w:p w:rsidR="00EC5E9D" w:rsidRPr="006822D1" w:rsidRDefault="00EC5E9D" w:rsidP="00EC5E9D">
            <w:pPr>
              <w:pStyle w:val="TableRowCentered"/>
              <w:jc w:val="left"/>
              <w:rPr>
                <w:rFonts w:ascii="Humnst777 BT" w:hAnsi="Humnst777 BT"/>
              </w:rPr>
            </w:pPr>
            <w:r w:rsidRPr="006822D1">
              <w:rPr>
                <w:rFonts w:ascii="Humnst777 BT" w:hAnsi="Humnst777 BT"/>
              </w:rPr>
              <w:t>JBT04</w:t>
            </w:r>
          </w:p>
        </w:tc>
        <w:tc>
          <w:tcPr>
            <w:tcW w:w="1650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EC5E9D" w:rsidRPr="00875733" w:rsidRDefault="00EC5E9D" w:rsidP="00EC5E9D">
            <w:pPr>
              <w:pStyle w:val="TableRowCentered"/>
            </w:pPr>
            <w:r w:rsidRPr="00875733">
              <w:t>798</w:t>
            </w:r>
          </w:p>
        </w:tc>
        <w:tc>
          <w:tcPr>
            <w:tcW w:w="1650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</w:tcPr>
          <w:p w:rsidR="00EC5E9D" w:rsidRPr="00875733" w:rsidRDefault="00EC5E9D" w:rsidP="00EC5E9D">
            <w:pPr>
              <w:pStyle w:val="TableRowCentered"/>
            </w:pPr>
            <w:r w:rsidRPr="00875733">
              <w:t>120</w:t>
            </w:r>
          </w:p>
        </w:tc>
        <w:tc>
          <w:tcPr>
            <w:tcW w:w="1650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vAlign w:val="center"/>
          </w:tcPr>
          <w:p w:rsidR="00EC5E9D" w:rsidRPr="00875733" w:rsidRDefault="00EC5E9D" w:rsidP="00EC5E9D">
            <w:pPr>
              <w:pStyle w:val="TableRowCentered"/>
            </w:pPr>
            <w:r w:rsidRPr="00875733">
              <w:t>4.9</w:t>
            </w:r>
          </w:p>
        </w:tc>
      </w:tr>
      <w:tr w:rsidR="00EC5E9D" w:rsidRPr="009A19F9" w:rsidTr="00EC5E9D">
        <w:trPr>
          <w:trHeight w:val="219"/>
        </w:trPr>
        <w:tc>
          <w:tcPr>
            <w:tcW w:w="990" w:type="dxa"/>
            <w:tcBorders>
              <w:top w:val="single" w:sz="4" w:space="0" w:color="auto"/>
              <w:bottom w:val="single" w:sz="4" w:space="0" w:color="auto"/>
            </w:tcBorders>
            <w:noWrap/>
            <w:vAlign w:val="center"/>
          </w:tcPr>
          <w:p w:rsidR="00EC5E9D" w:rsidRPr="006822D1" w:rsidRDefault="00EC5E9D" w:rsidP="00EC5E9D">
            <w:pPr>
              <w:pStyle w:val="TableRowCentered"/>
              <w:jc w:val="left"/>
              <w:rPr>
                <w:rFonts w:ascii="Humnst777 BT" w:hAnsi="Humnst777 BT"/>
              </w:rPr>
            </w:pPr>
            <w:r w:rsidRPr="006822D1">
              <w:rPr>
                <w:rFonts w:ascii="Humnst777 BT" w:hAnsi="Humnst777 BT"/>
              </w:rPr>
              <w:t>JBT05</w:t>
            </w:r>
          </w:p>
        </w:tc>
        <w:tc>
          <w:tcPr>
            <w:tcW w:w="1650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EC5E9D" w:rsidRPr="00875733" w:rsidRDefault="00EC5E9D" w:rsidP="00EC5E9D">
            <w:pPr>
              <w:pStyle w:val="TableRowCentered"/>
            </w:pPr>
            <w:r w:rsidRPr="00875733">
              <w:t>NS</w:t>
            </w:r>
          </w:p>
        </w:tc>
        <w:tc>
          <w:tcPr>
            <w:tcW w:w="1650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</w:tcPr>
          <w:p w:rsidR="00EC5E9D" w:rsidRPr="00875733" w:rsidRDefault="00EC5E9D" w:rsidP="00EC5E9D">
            <w:pPr>
              <w:pStyle w:val="TableRowCentered"/>
            </w:pPr>
            <w:r w:rsidRPr="00875733">
              <w:t>NS</w:t>
            </w:r>
          </w:p>
        </w:tc>
        <w:tc>
          <w:tcPr>
            <w:tcW w:w="1650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vAlign w:val="center"/>
          </w:tcPr>
          <w:p w:rsidR="00EC5E9D" w:rsidRPr="00875733" w:rsidRDefault="00EC5E9D" w:rsidP="00EC5E9D">
            <w:pPr>
              <w:pStyle w:val="TableRowCentered"/>
            </w:pPr>
            <w:r w:rsidRPr="00875733">
              <w:t>NS</w:t>
            </w:r>
          </w:p>
        </w:tc>
      </w:tr>
      <w:tr w:rsidR="00EC5E9D" w:rsidRPr="009A19F9" w:rsidTr="00EC5E9D">
        <w:trPr>
          <w:trHeight w:val="219"/>
        </w:trPr>
        <w:tc>
          <w:tcPr>
            <w:tcW w:w="990" w:type="dxa"/>
            <w:tcBorders>
              <w:top w:val="single" w:sz="4" w:space="0" w:color="auto"/>
              <w:bottom w:val="single" w:sz="4" w:space="0" w:color="auto"/>
            </w:tcBorders>
            <w:noWrap/>
            <w:vAlign w:val="center"/>
          </w:tcPr>
          <w:p w:rsidR="00EC5E9D" w:rsidRPr="006822D1" w:rsidRDefault="00EC5E9D" w:rsidP="00EC5E9D">
            <w:pPr>
              <w:pStyle w:val="TableRowCentered"/>
              <w:jc w:val="left"/>
              <w:rPr>
                <w:rFonts w:ascii="Humnst777 BT" w:hAnsi="Humnst777 BT"/>
              </w:rPr>
            </w:pPr>
            <w:r w:rsidRPr="006822D1">
              <w:rPr>
                <w:rFonts w:ascii="Humnst777 BT" w:hAnsi="Humnst777 BT"/>
              </w:rPr>
              <w:t>JBT06</w:t>
            </w:r>
          </w:p>
        </w:tc>
        <w:tc>
          <w:tcPr>
            <w:tcW w:w="1650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EC5E9D" w:rsidRPr="00875733" w:rsidRDefault="00EC5E9D" w:rsidP="00EC5E9D">
            <w:pPr>
              <w:pStyle w:val="TableRowCentered"/>
            </w:pPr>
            <w:r w:rsidRPr="00875733">
              <w:t>195</w:t>
            </w:r>
          </w:p>
        </w:tc>
        <w:tc>
          <w:tcPr>
            <w:tcW w:w="1650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</w:tcPr>
          <w:p w:rsidR="00EC5E9D" w:rsidRPr="00875733" w:rsidRDefault="00EC5E9D" w:rsidP="00EC5E9D">
            <w:pPr>
              <w:pStyle w:val="TableRowCentered"/>
            </w:pPr>
            <w:r w:rsidRPr="00875733">
              <w:t>131</w:t>
            </w:r>
          </w:p>
        </w:tc>
        <w:tc>
          <w:tcPr>
            <w:tcW w:w="1650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vAlign w:val="center"/>
          </w:tcPr>
          <w:p w:rsidR="00EC5E9D" w:rsidRPr="00875733" w:rsidRDefault="00EC5E9D" w:rsidP="00EC5E9D">
            <w:pPr>
              <w:pStyle w:val="TableRowCentered"/>
            </w:pPr>
            <w:r w:rsidRPr="00875733">
              <w:t>33</w:t>
            </w:r>
          </w:p>
        </w:tc>
      </w:tr>
      <w:tr w:rsidR="00EC5E9D" w:rsidRPr="009A19F9" w:rsidTr="00EC5E9D">
        <w:trPr>
          <w:trHeight w:val="219"/>
        </w:trPr>
        <w:tc>
          <w:tcPr>
            <w:tcW w:w="990" w:type="dxa"/>
            <w:tcBorders>
              <w:top w:val="single" w:sz="4" w:space="0" w:color="auto"/>
              <w:bottom w:val="single" w:sz="4" w:space="0" w:color="auto"/>
            </w:tcBorders>
            <w:noWrap/>
            <w:vAlign w:val="center"/>
          </w:tcPr>
          <w:p w:rsidR="00EC5E9D" w:rsidRPr="006822D1" w:rsidRDefault="00EC5E9D" w:rsidP="00EC5E9D">
            <w:pPr>
              <w:pStyle w:val="TableRowCentered"/>
              <w:jc w:val="left"/>
              <w:rPr>
                <w:rFonts w:ascii="Humnst777 BT" w:hAnsi="Humnst777 BT"/>
              </w:rPr>
            </w:pPr>
            <w:r w:rsidRPr="006822D1">
              <w:rPr>
                <w:rFonts w:ascii="Humnst777 BT" w:hAnsi="Humnst777 BT"/>
              </w:rPr>
              <w:t>JBT07</w:t>
            </w:r>
          </w:p>
        </w:tc>
        <w:tc>
          <w:tcPr>
            <w:tcW w:w="1650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EC5E9D" w:rsidRPr="00875733" w:rsidRDefault="00EC5E9D" w:rsidP="00EC5E9D">
            <w:pPr>
              <w:pStyle w:val="TableRowCentered"/>
            </w:pPr>
            <w:r w:rsidRPr="00875733">
              <w:t>708</w:t>
            </w:r>
          </w:p>
        </w:tc>
        <w:tc>
          <w:tcPr>
            <w:tcW w:w="1650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</w:tcPr>
          <w:p w:rsidR="00EC5E9D" w:rsidRPr="00875733" w:rsidRDefault="00EC5E9D" w:rsidP="00EC5E9D">
            <w:pPr>
              <w:pStyle w:val="TableRowCentered"/>
            </w:pPr>
            <w:r w:rsidRPr="00875733">
              <w:t>159</w:t>
            </w:r>
          </w:p>
        </w:tc>
        <w:tc>
          <w:tcPr>
            <w:tcW w:w="1650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vAlign w:val="center"/>
          </w:tcPr>
          <w:p w:rsidR="00EC5E9D" w:rsidRPr="00875733" w:rsidRDefault="00EC5E9D" w:rsidP="00EC5E9D">
            <w:pPr>
              <w:pStyle w:val="TableRowCentered"/>
            </w:pPr>
            <w:r w:rsidRPr="00875733">
              <w:t>7.5</w:t>
            </w:r>
          </w:p>
        </w:tc>
      </w:tr>
      <w:tr w:rsidR="00EC5E9D" w:rsidRPr="009A19F9" w:rsidTr="00EC5E9D">
        <w:trPr>
          <w:trHeight w:val="219"/>
        </w:trPr>
        <w:tc>
          <w:tcPr>
            <w:tcW w:w="990" w:type="dxa"/>
            <w:tcBorders>
              <w:top w:val="single" w:sz="4" w:space="0" w:color="auto"/>
              <w:bottom w:val="single" w:sz="4" w:space="0" w:color="auto"/>
            </w:tcBorders>
            <w:noWrap/>
            <w:vAlign w:val="center"/>
          </w:tcPr>
          <w:p w:rsidR="00EC5E9D" w:rsidRPr="006822D1" w:rsidRDefault="00EC5E9D" w:rsidP="00EC5E9D">
            <w:pPr>
              <w:pStyle w:val="TableRowCentered"/>
              <w:jc w:val="left"/>
              <w:rPr>
                <w:rFonts w:ascii="Humnst777 BT" w:hAnsi="Humnst777 BT"/>
              </w:rPr>
            </w:pPr>
            <w:r w:rsidRPr="006822D1">
              <w:rPr>
                <w:rFonts w:ascii="Humnst777 BT" w:hAnsi="Humnst777 BT"/>
              </w:rPr>
              <w:t>JBT11</w:t>
            </w:r>
          </w:p>
        </w:tc>
        <w:tc>
          <w:tcPr>
            <w:tcW w:w="1650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EC5E9D" w:rsidRPr="00875733" w:rsidRDefault="00EC5E9D" w:rsidP="00EC5E9D">
            <w:pPr>
              <w:pStyle w:val="TableRowCentered"/>
            </w:pPr>
            <w:r w:rsidRPr="00875733">
              <w:t>40</w:t>
            </w:r>
          </w:p>
        </w:tc>
        <w:tc>
          <w:tcPr>
            <w:tcW w:w="1650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</w:tcPr>
          <w:p w:rsidR="00EC5E9D" w:rsidRPr="00875733" w:rsidRDefault="00EC5E9D" w:rsidP="00EC5E9D">
            <w:pPr>
              <w:pStyle w:val="TableRowCentered"/>
            </w:pPr>
            <w:r w:rsidRPr="00875733">
              <w:t>58</w:t>
            </w:r>
          </w:p>
        </w:tc>
        <w:tc>
          <w:tcPr>
            <w:tcW w:w="1650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vAlign w:val="center"/>
          </w:tcPr>
          <w:p w:rsidR="00EC5E9D" w:rsidRPr="00875733" w:rsidRDefault="00EC5E9D" w:rsidP="00EC5E9D">
            <w:pPr>
              <w:pStyle w:val="TableRowCentered"/>
            </w:pPr>
            <w:r w:rsidRPr="00875733">
              <w:t>3.3</w:t>
            </w:r>
          </w:p>
        </w:tc>
      </w:tr>
      <w:tr w:rsidR="00EC5E9D" w:rsidRPr="009A19F9" w:rsidTr="00EC5E9D">
        <w:trPr>
          <w:trHeight w:val="219"/>
        </w:trPr>
        <w:tc>
          <w:tcPr>
            <w:tcW w:w="990" w:type="dxa"/>
            <w:tcBorders>
              <w:top w:val="single" w:sz="4" w:space="0" w:color="auto"/>
              <w:bottom w:val="single" w:sz="4" w:space="0" w:color="auto"/>
            </w:tcBorders>
            <w:noWrap/>
            <w:vAlign w:val="center"/>
          </w:tcPr>
          <w:p w:rsidR="00EC5E9D" w:rsidRPr="006822D1" w:rsidRDefault="00EC5E9D" w:rsidP="00EC5E9D">
            <w:pPr>
              <w:pStyle w:val="TableRowCentered"/>
              <w:jc w:val="left"/>
              <w:rPr>
                <w:rFonts w:ascii="Humnst777 BT" w:hAnsi="Humnst777 BT"/>
              </w:rPr>
            </w:pPr>
            <w:r w:rsidRPr="006822D1">
              <w:rPr>
                <w:rFonts w:ascii="Humnst777 BT" w:hAnsi="Humnst777 BT"/>
              </w:rPr>
              <w:t>JBT13</w:t>
            </w:r>
          </w:p>
        </w:tc>
        <w:tc>
          <w:tcPr>
            <w:tcW w:w="1650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EC5E9D" w:rsidRPr="00875733" w:rsidRDefault="00EC5E9D" w:rsidP="00EC5E9D">
            <w:pPr>
              <w:pStyle w:val="TableRowCentered"/>
            </w:pPr>
            <w:r w:rsidRPr="00875733">
              <w:t>NS</w:t>
            </w:r>
          </w:p>
        </w:tc>
        <w:tc>
          <w:tcPr>
            <w:tcW w:w="1650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</w:tcPr>
          <w:p w:rsidR="00EC5E9D" w:rsidRPr="00875733" w:rsidRDefault="00EC5E9D" w:rsidP="00EC5E9D">
            <w:pPr>
              <w:pStyle w:val="TableRowCentered"/>
            </w:pPr>
            <w:r w:rsidRPr="00875733">
              <w:t>NS</w:t>
            </w:r>
          </w:p>
        </w:tc>
        <w:tc>
          <w:tcPr>
            <w:tcW w:w="1650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vAlign w:val="center"/>
          </w:tcPr>
          <w:p w:rsidR="00EC5E9D" w:rsidRPr="00875733" w:rsidRDefault="00EC5E9D" w:rsidP="00EC5E9D">
            <w:pPr>
              <w:pStyle w:val="TableRowCentered"/>
            </w:pPr>
            <w:r w:rsidRPr="00875733">
              <w:t>NS</w:t>
            </w:r>
          </w:p>
        </w:tc>
      </w:tr>
      <w:tr w:rsidR="00EC5E9D" w:rsidRPr="009A19F9" w:rsidTr="00EC5E9D">
        <w:trPr>
          <w:trHeight w:val="219"/>
        </w:trPr>
        <w:tc>
          <w:tcPr>
            <w:tcW w:w="990" w:type="dxa"/>
            <w:tcBorders>
              <w:top w:val="single" w:sz="4" w:space="0" w:color="auto"/>
              <w:bottom w:val="single" w:sz="4" w:space="0" w:color="auto"/>
            </w:tcBorders>
            <w:noWrap/>
            <w:vAlign w:val="center"/>
          </w:tcPr>
          <w:p w:rsidR="00EC5E9D" w:rsidRPr="006822D1" w:rsidRDefault="00EC5E9D" w:rsidP="00EC5E9D">
            <w:pPr>
              <w:pStyle w:val="TableRowCentered"/>
              <w:jc w:val="left"/>
              <w:rPr>
                <w:rFonts w:ascii="Humnst777 BT" w:hAnsi="Humnst777 BT"/>
              </w:rPr>
            </w:pPr>
            <w:r w:rsidRPr="006822D1">
              <w:rPr>
                <w:rFonts w:ascii="Humnst777 BT" w:hAnsi="Humnst777 BT"/>
              </w:rPr>
              <w:t>JBT14</w:t>
            </w:r>
          </w:p>
        </w:tc>
        <w:tc>
          <w:tcPr>
            <w:tcW w:w="1650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EC5E9D" w:rsidRPr="00875733" w:rsidRDefault="00EC5E9D" w:rsidP="00EC5E9D">
            <w:pPr>
              <w:pStyle w:val="TableRowCentered"/>
            </w:pPr>
            <w:r w:rsidRPr="00875733">
              <w:t>248</w:t>
            </w:r>
          </w:p>
        </w:tc>
        <w:tc>
          <w:tcPr>
            <w:tcW w:w="1650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</w:tcPr>
          <w:p w:rsidR="00EC5E9D" w:rsidRPr="00875733" w:rsidRDefault="00EC5E9D" w:rsidP="00EC5E9D">
            <w:pPr>
              <w:pStyle w:val="TableRowCentered"/>
            </w:pPr>
            <w:r w:rsidRPr="00875733">
              <w:t>66</w:t>
            </w:r>
          </w:p>
        </w:tc>
        <w:tc>
          <w:tcPr>
            <w:tcW w:w="1650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vAlign w:val="center"/>
          </w:tcPr>
          <w:p w:rsidR="00EC5E9D" w:rsidRPr="00875733" w:rsidRDefault="00EC5E9D" w:rsidP="00EC5E9D">
            <w:pPr>
              <w:pStyle w:val="TableRowCentered"/>
            </w:pPr>
            <w:r w:rsidRPr="00875733">
              <w:t>7.4</w:t>
            </w:r>
          </w:p>
        </w:tc>
      </w:tr>
      <w:tr w:rsidR="00EC5E9D" w:rsidRPr="009A19F9" w:rsidTr="00EC5E9D">
        <w:trPr>
          <w:trHeight w:val="219"/>
        </w:trPr>
        <w:tc>
          <w:tcPr>
            <w:tcW w:w="990" w:type="dxa"/>
            <w:tcBorders>
              <w:top w:val="single" w:sz="4" w:space="0" w:color="auto"/>
              <w:bottom w:val="single" w:sz="4" w:space="0" w:color="auto"/>
            </w:tcBorders>
            <w:noWrap/>
            <w:vAlign w:val="center"/>
          </w:tcPr>
          <w:p w:rsidR="00EC5E9D" w:rsidRPr="006822D1" w:rsidRDefault="00EC5E9D" w:rsidP="00EC5E9D">
            <w:pPr>
              <w:pStyle w:val="TableRowCentered"/>
              <w:jc w:val="left"/>
              <w:rPr>
                <w:rFonts w:ascii="Humnst777 BT" w:hAnsi="Humnst777 BT"/>
              </w:rPr>
            </w:pPr>
            <w:r w:rsidRPr="006822D1">
              <w:rPr>
                <w:rFonts w:ascii="Humnst777 BT" w:hAnsi="Humnst777 BT"/>
              </w:rPr>
              <w:t>JBT16</w:t>
            </w:r>
          </w:p>
        </w:tc>
        <w:tc>
          <w:tcPr>
            <w:tcW w:w="1650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EC5E9D" w:rsidRPr="00875733" w:rsidRDefault="00EC5E9D" w:rsidP="00EC5E9D">
            <w:pPr>
              <w:pStyle w:val="TableRowCentered"/>
            </w:pPr>
            <w:r w:rsidRPr="00875733">
              <w:t>105</w:t>
            </w:r>
          </w:p>
        </w:tc>
        <w:tc>
          <w:tcPr>
            <w:tcW w:w="1650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</w:tcPr>
          <w:p w:rsidR="00EC5E9D" w:rsidRPr="00875733" w:rsidRDefault="00EC5E9D" w:rsidP="00EC5E9D">
            <w:pPr>
              <w:pStyle w:val="TableRowCentered"/>
            </w:pPr>
            <w:r w:rsidRPr="00875733">
              <w:t>73</w:t>
            </w:r>
          </w:p>
        </w:tc>
        <w:tc>
          <w:tcPr>
            <w:tcW w:w="1650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vAlign w:val="center"/>
          </w:tcPr>
          <w:p w:rsidR="00EC5E9D" w:rsidRPr="00875733" w:rsidRDefault="00EC5E9D" w:rsidP="00EC5E9D">
            <w:pPr>
              <w:pStyle w:val="TableRowCentered"/>
            </w:pPr>
            <w:r w:rsidRPr="00875733">
              <w:t>5.8</w:t>
            </w:r>
          </w:p>
        </w:tc>
      </w:tr>
      <w:tr w:rsidR="00EC5E9D" w:rsidRPr="009A19F9" w:rsidTr="00EC5E9D">
        <w:trPr>
          <w:trHeight w:val="219"/>
        </w:trPr>
        <w:tc>
          <w:tcPr>
            <w:tcW w:w="990" w:type="dxa"/>
            <w:tcBorders>
              <w:top w:val="single" w:sz="4" w:space="0" w:color="auto"/>
              <w:bottom w:val="single" w:sz="4" w:space="0" w:color="auto"/>
            </w:tcBorders>
            <w:noWrap/>
            <w:vAlign w:val="center"/>
          </w:tcPr>
          <w:p w:rsidR="00EC5E9D" w:rsidRPr="006822D1" w:rsidRDefault="00EC5E9D" w:rsidP="00EC5E9D">
            <w:pPr>
              <w:pStyle w:val="TableRowCentered"/>
              <w:jc w:val="left"/>
              <w:rPr>
                <w:rFonts w:ascii="Humnst777 BT" w:hAnsi="Humnst777 BT"/>
              </w:rPr>
            </w:pPr>
            <w:r w:rsidRPr="006822D1">
              <w:rPr>
                <w:rFonts w:ascii="Humnst777 BT" w:hAnsi="Humnst777 BT"/>
              </w:rPr>
              <w:t>JBT18</w:t>
            </w:r>
          </w:p>
        </w:tc>
        <w:tc>
          <w:tcPr>
            <w:tcW w:w="1650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EC5E9D" w:rsidRPr="00875733" w:rsidRDefault="00EC5E9D" w:rsidP="00EC5E9D">
            <w:pPr>
              <w:pStyle w:val="TableRowCentered"/>
            </w:pPr>
            <w:r w:rsidRPr="00875733">
              <w:t>NS</w:t>
            </w:r>
          </w:p>
        </w:tc>
        <w:tc>
          <w:tcPr>
            <w:tcW w:w="1650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</w:tcPr>
          <w:p w:rsidR="00EC5E9D" w:rsidRPr="00875733" w:rsidRDefault="00EC5E9D" w:rsidP="00EC5E9D">
            <w:pPr>
              <w:pStyle w:val="TableRowCentered"/>
            </w:pPr>
            <w:r w:rsidRPr="00875733">
              <w:t>NS</w:t>
            </w:r>
          </w:p>
        </w:tc>
        <w:tc>
          <w:tcPr>
            <w:tcW w:w="1650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vAlign w:val="center"/>
          </w:tcPr>
          <w:p w:rsidR="00EC5E9D" w:rsidRPr="00875733" w:rsidRDefault="00EC5E9D" w:rsidP="00EC5E9D">
            <w:pPr>
              <w:pStyle w:val="TableRowCentered"/>
            </w:pPr>
            <w:r w:rsidRPr="00875733">
              <w:t>NS</w:t>
            </w:r>
          </w:p>
        </w:tc>
      </w:tr>
      <w:tr w:rsidR="00EC5E9D" w:rsidRPr="009A19F9" w:rsidTr="00EC5E9D">
        <w:trPr>
          <w:trHeight w:val="219"/>
        </w:trPr>
        <w:tc>
          <w:tcPr>
            <w:tcW w:w="990" w:type="dxa"/>
            <w:tcBorders>
              <w:top w:val="single" w:sz="4" w:space="0" w:color="auto"/>
              <w:bottom w:val="single" w:sz="4" w:space="0" w:color="auto"/>
            </w:tcBorders>
            <w:noWrap/>
            <w:vAlign w:val="center"/>
          </w:tcPr>
          <w:p w:rsidR="00EC5E9D" w:rsidRPr="006822D1" w:rsidRDefault="00EC5E9D" w:rsidP="00EC5E9D">
            <w:pPr>
              <w:pStyle w:val="TableRowCentered"/>
              <w:jc w:val="left"/>
              <w:rPr>
                <w:rFonts w:ascii="Humnst777 BT" w:hAnsi="Humnst777 BT"/>
              </w:rPr>
            </w:pPr>
            <w:r w:rsidRPr="006822D1">
              <w:rPr>
                <w:rFonts w:ascii="Humnst777 BT" w:hAnsi="Humnst777 BT"/>
              </w:rPr>
              <w:t>JBT19</w:t>
            </w:r>
          </w:p>
        </w:tc>
        <w:tc>
          <w:tcPr>
            <w:tcW w:w="1650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EC5E9D" w:rsidRPr="00875733" w:rsidRDefault="00EC5E9D" w:rsidP="00EC5E9D">
            <w:pPr>
              <w:pStyle w:val="TableRowCentered"/>
            </w:pPr>
            <w:r w:rsidRPr="00875733">
              <w:t>NS</w:t>
            </w:r>
          </w:p>
        </w:tc>
        <w:tc>
          <w:tcPr>
            <w:tcW w:w="1650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</w:tcPr>
          <w:p w:rsidR="00EC5E9D" w:rsidRPr="00875733" w:rsidRDefault="00EC5E9D" w:rsidP="00EC5E9D">
            <w:pPr>
              <w:pStyle w:val="TableRowCentered"/>
            </w:pPr>
            <w:r w:rsidRPr="00875733">
              <w:t>NS</w:t>
            </w:r>
          </w:p>
        </w:tc>
        <w:tc>
          <w:tcPr>
            <w:tcW w:w="1650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vAlign w:val="center"/>
          </w:tcPr>
          <w:p w:rsidR="00EC5E9D" w:rsidRPr="00875733" w:rsidRDefault="00EC5E9D" w:rsidP="00EC5E9D">
            <w:pPr>
              <w:pStyle w:val="TableRowCentered"/>
            </w:pPr>
            <w:r w:rsidRPr="00875733">
              <w:t>NS</w:t>
            </w:r>
          </w:p>
        </w:tc>
      </w:tr>
    </w:tbl>
    <w:p w:rsidR="009476BE" w:rsidRDefault="009476BE" w:rsidP="00EC5E9D"/>
    <w:sectPr w:rsidR="009476BE" w:rsidSect="00626E78">
      <w:headerReference w:type="default" r:id="rId15"/>
      <w:footerReference w:type="default" r:id="rId16"/>
      <w:pgSz w:w="12240" w:h="15840"/>
      <w:pgMar w:top="1440" w:right="1440" w:bottom="1440" w:left="1440" w:header="720" w:footer="720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9445E7" w:rsidRDefault="009445E7" w:rsidP="001F0E8D">
      <w:pPr>
        <w:spacing w:after="0" w:line="240" w:lineRule="auto"/>
      </w:pPr>
      <w:r>
        <w:separator/>
      </w:r>
    </w:p>
    <w:p w:rsidR="009445E7" w:rsidRDefault="009445E7"/>
    <w:p w:rsidR="009445E7" w:rsidRDefault="009445E7"/>
  </w:endnote>
  <w:endnote w:type="continuationSeparator" w:id="0">
    <w:p w:rsidR="009445E7" w:rsidRDefault="009445E7" w:rsidP="001F0E8D">
      <w:pPr>
        <w:spacing w:after="0" w:line="240" w:lineRule="auto"/>
      </w:pPr>
      <w:r>
        <w:continuationSeparator/>
      </w:r>
    </w:p>
    <w:p w:rsidR="009445E7" w:rsidRDefault="009445E7"/>
    <w:p w:rsidR="009445E7" w:rsidRDefault="009445E7"/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Wingdings 2">
    <w:panose1 w:val="05020102010507070707"/>
    <w:charset w:val="02"/>
    <w:family w:val="roman"/>
    <w:pitch w:val="variable"/>
    <w:sig w:usb0="00000000" w:usb1="10000000" w:usb2="00000000" w:usb3="00000000" w:csb0="80000000" w:csb1="00000000"/>
    <w:embedRegular r:id="rId1" w:fontKey="{A7746319-A2D8-4D47-8104-EFA5FEF15C70}"/>
  </w:font>
  <w:font w:name="ElegaGarmnd BT">
    <w:panose1 w:val="02020602060506020403"/>
    <w:charset w:val="00"/>
    <w:family w:val="roman"/>
    <w:pitch w:val="variable"/>
    <w:sig w:usb0="00000087" w:usb1="00000000" w:usb2="00000000" w:usb3="00000000" w:csb0="0000001B" w:csb1="00000000"/>
    <w:embedRegular r:id="rId2" w:fontKey="{E5D83260-C623-4223-8F4A-DFC2E7F608F1}"/>
    <w:embedBold r:id="rId3" w:fontKey="{8CE971CC-C64C-4B4C-9908-D61A1ADFE1DA}"/>
    <w:embedItalic r:id="rId4" w:fontKey="{EAB7F069-E22F-4E4B-8A4B-85A687C8E0FD}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  <w:embedRegular r:id="rId5" w:fontKey="{913C8C86-FCB8-4A0E-A225-F90B53E409A9}"/>
    <w:embedBold r:id="rId6" w:fontKey="{9F49BB66-2DB9-4206-A604-132DD93F1248}"/>
    <w:embedItalic r:id="rId7" w:fontKey="{E49211BC-8C79-49BA-9CBA-688F1D46B5F1}"/>
    <w:embedBoldItalic r:id="rId8" w:fontKey="{EBD733CB-608D-4DF4-BF0B-E62A7ACD0E6B}"/>
  </w:font>
  <w:font w:name="Humnst777 BT">
    <w:panose1 w:val="020B0603030504020204"/>
    <w:charset w:val="00"/>
    <w:family w:val="swiss"/>
    <w:pitch w:val="variable"/>
    <w:sig w:usb0="00000087" w:usb1="00000000" w:usb2="00000000" w:usb3="00000000" w:csb0="0000001B" w:csb1="00000000"/>
    <w:embedRegular r:id="rId9" w:fontKey="{D1C6FB78-B8A5-4B1E-82F1-00DFEECD6B90}"/>
    <w:embedBold r:id="rId10" w:fontKey="{D3D58D16-680A-40A8-8F99-5F84F53D6494}"/>
    <w:embedItalic r:id="rId11" w:fontKey="{11F7F4D2-2533-4CE6-B016-45E324C63336}"/>
    <w:embedBoldItalic r:id="rId12" w:fontKey="{5439B01D-DC15-457B-8B08-56D27190008A}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  <w:embedRegular r:id="rId13" w:fontKey="{796BBA01-EBCE-43E8-BA4A-63693B61F70F}"/>
  </w:font>
  <w:font w:name="Segoe UI">
    <w:panose1 w:val="020B0502040204020203"/>
    <w:charset w:val="00"/>
    <w:family w:val="swiss"/>
    <w:pitch w:val="variable"/>
    <w:sig w:usb0="E10022FF" w:usb1="C000E47F" w:usb2="00000029" w:usb3="00000000" w:csb0="000001DF" w:csb1="00000000"/>
    <w:embedRegular r:id="rId14" w:fontKey="{9AB7CAE8-E90D-4822-BBB4-A8F574EC236D}"/>
  </w:font>
  <w:font w:name="Humnst777 Lt BT">
    <w:panose1 w:val="020B0402030504020204"/>
    <w:charset w:val="00"/>
    <w:family w:val="swiss"/>
    <w:pitch w:val="variable"/>
    <w:sig w:usb0="00000087" w:usb1="00000000" w:usb2="00000000" w:usb3="00000000" w:csb0="0000001B" w:csb1="00000000"/>
    <w:embedRegular r:id="rId15" w:fontKey="{82D845E6-BDB3-4494-842F-F75091C2938B}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8A0735" w:rsidRPr="000A7DE1" w:rsidRDefault="008A0735" w:rsidP="000B1F27">
    <w:r>
      <w:rPr>
        <w:noProof/>
      </w:rPr>
      <mc:AlternateContent>
        <mc:Choice Requires="wps">
          <w:drawing>
            <wp:anchor distT="0" distB="0" distL="114300" distR="114300" simplePos="0" relativeHeight="251697152" behindDoc="0" locked="0" layoutInCell="1" allowOverlap="1" wp14:anchorId="4B317DA0" wp14:editId="425F3EEA">
              <wp:simplePos x="0" y="0"/>
              <wp:positionH relativeFrom="column">
                <wp:posOffset>2540</wp:posOffset>
              </wp:positionH>
              <wp:positionV relativeFrom="paragraph">
                <wp:posOffset>-1767277</wp:posOffset>
              </wp:positionV>
              <wp:extent cx="5943600" cy="1325879"/>
              <wp:effectExtent l="0" t="0" r="0" b="8255"/>
              <wp:wrapNone/>
              <wp:docPr id="13" name="Rectangle 13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5943600" cy="1325879"/>
                      </a:xfrm>
                      <a:prstGeom prst="rect">
                        <a:avLst/>
                      </a:prstGeom>
                      <a:solidFill>
                        <a:srgbClr val="E7D8C3">
                          <a:alpha val="69804"/>
                        </a:srgbClr>
                      </a:solidFill>
                      <a:ln w="28575">
                        <a:noFill/>
                      </a:ln>
                    </wps:spPr>
                    <wps:style>
                      <a:lnRef idx="2">
                        <a:schemeClr val="accent1">
                          <a:shade val="50000"/>
                        </a:schemeClr>
                      </a:lnRef>
                      <a:fillRef idx="1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lt1"/>
                      </a:fontRef>
                    </wps:style>
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rect w14:anchorId="4C7E2126" id="Rectangle 13" o:spid="_x0000_s1026" style="position:absolute;margin-left:.2pt;margin-top:-139.15pt;width:468pt;height:104.4pt;z-index:25169715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" fillcolor="#e7d8c3" stroked="f" strokeweight="2.25pt">
              <v:fill opacity="45746f"/>
            </v:rect>
          </w:pict>
        </mc:Fallback>
      </mc:AlternateContent>
    </w: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8A0735" w:rsidRDefault="008A0735" w:rsidP="00594DF0">
    <w:pPr>
      <w:pStyle w:val="Footer"/>
      <w:ind w:left="4320"/>
    </w:pPr>
    <w:r w:rsidRPr="00254BA0">
      <w:rPr>
        <w:noProof/>
      </w:rPr>
      <mc:AlternateContent>
        <mc:Choice Requires="wps">
          <w:drawing>
            <wp:anchor distT="0" distB="0" distL="114300" distR="114300" simplePos="0" relativeHeight="251692032" behindDoc="0" locked="0" layoutInCell="1" allowOverlap="1" wp14:anchorId="7BC72366" wp14:editId="7B291575">
              <wp:simplePos x="0" y="0"/>
              <wp:positionH relativeFrom="column">
                <wp:posOffset>0</wp:posOffset>
              </wp:positionH>
              <wp:positionV relativeFrom="page">
                <wp:posOffset>9189720</wp:posOffset>
              </wp:positionV>
              <wp:extent cx="5943600" cy="0"/>
              <wp:effectExtent l="0" t="0" r="19050" b="19050"/>
              <wp:wrapNone/>
              <wp:docPr id="236" name="Line 5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CnPr>
                      <a:cxnSpLocks noChangeShapeType="1"/>
                    </wps:cNvCnPr>
                    <wps:spPr bwMode="auto">
                      <a:xfrm>
                        <a:off x="0" y="0"/>
                        <a:ext cx="5943600" cy="0"/>
                      </a:xfrm>
                      <a:prstGeom prst="line">
                        <a:avLst/>
                      </a:prstGeom>
                      <a:noFill/>
                      <a:ln w="6350">
                        <a:solidFill>
                          <a:srgbClr val="8A5213"/>
                        </a:solidFill>
                        <a:round/>
                        <a:headEnd/>
                        <a:tailEnd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noFill/>
                          </a14:hiddenFill>
                        </a:ext>
                      </a:extLst>
                    </wps:spPr>
                    <wps:bodyPr/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line w14:anchorId="4339413B" id="Line 52" o:spid="_x0000_s1026" style="position:absolute;z-index:2516920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page;mso-width-percent:0;mso-height-percent:0;mso-width-relative:page;mso-height-relative:page" from="0,723.6pt" to="468pt,723.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" strokecolor="#8a5213" strokeweight=".5pt">
              <w10:wrap anchory="page"/>
            </v:line>
          </w:pict>
        </mc:Fallback>
      </mc:AlternateContent>
    </w:r>
    <w:r w:rsidRPr="00254BA0">
      <w:rPr>
        <w:noProof/>
      </w:rPr>
      <w:drawing>
        <wp:anchor distT="0" distB="0" distL="114300" distR="114300" simplePos="0" relativeHeight="251693056" behindDoc="0" locked="0" layoutInCell="1" allowOverlap="1" wp14:anchorId="75C6F3EE" wp14:editId="6C88D9E9">
          <wp:simplePos x="0" y="0"/>
          <wp:positionH relativeFrom="column">
            <wp:posOffset>0</wp:posOffset>
          </wp:positionH>
          <wp:positionV relativeFrom="paragraph">
            <wp:posOffset>53975</wp:posOffset>
          </wp:positionV>
          <wp:extent cx="1984248" cy="192024"/>
          <wp:effectExtent l="0" t="0" r="0" b="0"/>
          <wp:wrapNone/>
          <wp:docPr id="226" name="Picture 226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STONE_logo_long_2014.png"/>
                  <pic:cNvPicPr/>
                </pic:nvPicPr>
                <pic:blipFill>
                  <a:blip r:embed="rId1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984248" cy="192024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="00B22CD2">
      <w:t>Lake Champlain Basin Program</w:t>
    </w:r>
  </w:p>
  <w:p w:rsidR="008A0735" w:rsidRDefault="00B32C7C" w:rsidP="00594DF0">
    <w:pPr>
      <w:pStyle w:val="Footer"/>
      <w:ind w:left="4320"/>
    </w:pPr>
    <w:r>
      <w:t>April</w:t>
    </w:r>
    <w:r w:rsidR="00B22CD2">
      <w:t xml:space="preserve"> 2017 Monitoring</w:t>
    </w:r>
    <w:r>
      <w:t xml:space="preserve"> Summary / May</w:t>
    </w:r>
    <w:r w:rsidR="00B22CD2">
      <w:t xml:space="preserve"> 15, 2017</w:t>
    </w:r>
  </w:p>
  <w:p w:rsidR="008A0735" w:rsidRPr="00F13F2C" w:rsidRDefault="008A0735" w:rsidP="00F23AA4">
    <w:pPr>
      <w:pStyle w:val="FooterPageNumber"/>
      <w:framePr w:w="432" w:wrap="around" w:y="14574"/>
      <w:rPr>
        <w:rStyle w:val="PageNumber"/>
        <w:rFonts w:ascii="Humnst777 BT" w:hAnsi="Humnst777 BT"/>
        <w:sz w:val="20"/>
        <w:szCs w:val="20"/>
      </w:rPr>
    </w:pPr>
    <w:r w:rsidRPr="00F13F2C">
      <w:rPr>
        <w:rStyle w:val="PageNumber"/>
        <w:rFonts w:ascii="Humnst777 BT" w:hAnsi="Humnst777 BT"/>
        <w:sz w:val="20"/>
        <w:szCs w:val="20"/>
      </w:rPr>
      <w:fldChar w:fldCharType="begin"/>
    </w:r>
    <w:r w:rsidRPr="00F13F2C">
      <w:rPr>
        <w:rStyle w:val="PageNumber"/>
        <w:rFonts w:ascii="Humnst777 BT" w:hAnsi="Humnst777 BT"/>
        <w:sz w:val="20"/>
        <w:szCs w:val="20"/>
      </w:rPr>
      <w:instrText xml:space="preserve">PAGE  </w:instrText>
    </w:r>
    <w:r w:rsidRPr="00F13F2C">
      <w:rPr>
        <w:rStyle w:val="PageNumber"/>
        <w:rFonts w:ascii="Humnst777 BT" w:hAnsi="Humnst777 BT"/>
        <w:sz w:val="20"/>
        <w:szCs w:val="20"/>
      </w:rPr>
      <w:fldChar w:fldCharType="separate"/>
    </w:r>
    <w:r w:rsidR="00EC5E9D">
      <w:rPr>
        <w:rStyle w:val="PageNumber"/>
        <w:rFonts w:ascii="Humnst777 BT" w:hAnsi="Humnst777 BT"/>
        <w:noProof/>
        <w:sz w:val="20"/>
        <w:szCs w:val="20"/>
      </w:rPr>
      <w:t>4</w:t>
    </w:r>
    <w:r w:rsidRPr="00F13F2C">
      <w:rPr>
        <w:rStyle w:val="PageNumber"/>
        <w:rFonts w:ascii="Humnst777 BT" w:hAnsi="Humnst777 BT"/>
        <w:sz w:val="20"/>
        <w:szCs w:val="20"/>
      </w:rPr>
      <w:fldChar w:fldCharType="end"/>
    </w:r>
  </w:p>
  <w:p w:rsidR="008A0735" w:rsidRDefault="00FE5842" w:rsidP="00594DF0">
    <w:pPr>
      <w:pStyle w:val="FooterPAGENUMBER0"/>
      <w:ind w:left="4320"/>
    </w:pPr>
    <w:r>
      <w:rPr>
        <w:rStyle w:val="FooterChar"/>
      </w:rPr>
      <w:t>©</w:t>
    </w:r>
    <w:r w:rsidR="00B22CD2">
      <w:rPr>
        <w:rStyle w:val="FooterChar"/>
      </w:rPr>
      <w:t>2017</w:t>
    </w:r>
    <w:r w:rsidR="00DA0F0D">
      <w:rPr>
        <w:rStyle w:val="FooterChar"/>
      </w:rPr>
      <w:t xml:space="preserve"> Stone Environmental. </w:t>
    </w:r>
    <w:r w:rsidR="008A0735" w:rsidRPr="007C23C6">
      <w:rPr>
        <w:rStyle w:val="FooterChar"/>
      </w:rPr>
      <w:t>All rights reserved</w:t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9445E7" w:rsidRDefault="009445E7" w:rsidP="001F0E8D">
      <w:pPr>
        <w:spacing w:after="0" w:line="240" w:lineRule="auto"/>
      </w:pPr>
      <w:r>
        <w:separator/>
      </w:r>
    </w:p>
    <w:p w:rsidR="009445E7" w:rsidRDefault="009445E7"/>
    <w:p w:rsidR="009445E7" w:rsidRDefault="009445E7"/>
  </w:footnote>
  <w:footnote w:type="continuationSeparator" w:id="0">
    <w:p w:rsidR="009445E7" w:rsidRDefault="009445E7" w:rsidP="001F0E8D">
      <w:pPr>
        <w:spacing w:after="0" w:line="240" w:lineRule="auto"/>
      </w:pPr>
      <w:r>
        <w:continuationSeparator/>
      </w:r>
    </w:p>
    <w:p w:rsidR="009445E7" w:rsidRDefault="009445E7"/>
    <w:p w:rsidR="009445E7" w:rsidRDefault="009445E7"/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8A0735" w:rsidRDefault="008A0735">
    <w:pPr>
      <w:pStyle w:val="Header"/>
    </w:pPr>
    <w:r>
      <w:rPr>
        <w:noProof/>
      </w:rPr>
      <mc:AlternateContent>
        <mc:Choice Requires="wpg">
          <w:drawing>
            <wp:anchor distT="0" distB="0" distL="114300" distR="114300" simplePos="0" relativeHeight="251695104" behindDoc="0" locked="0" layoutInCell="1" allowOverlap="1" wp14:anchorId="30D53C8D" wp14:editId="7F80A783">
              <wp:simplePos x="0" y="0"/>
              <wp:positionH relativeFrom="column">
                <wp:posOffset>-5080</wp:posOffset>
              </wp:positionH>
              <wp:positionV relativeFrom="paragraph">
                <wp:posOffset>457200</wp:posOffset>
              </wp:positionV>
              <wp:extent cx="5955030" cy="1526540"/>
              <wp:effectExtent l="0" t="0" r="7620" b="0"/>
              <wp:wrapNone/>
              <wp:docPr id="227" name="Group 227"/>
              <wp:cNvGraphicFramePr/>
              <a:graphic xmlns:a="http://schemas.openxmlformats.org/drawingml/2006/main">
                <a:graphicData uri="http://schemas.microsoft.com/office/word/2010/wordprocessingGroup">
                  <wpg:wgp>
                    <wpg:cNvGrpSpPr/>
                    <wpg:grpSpPr>
                      <a:xfrm>
                        <a:off x="0" y="0"/>
                        <a:ext cx="5955030" cy="1526540"/>
                        <a:chOff x="0" y="0"/>
                        <a:chExt cx="5955030" cy="1526540"/>
                      </a:xfrm>
                    </wpg:grpSpPr>
                    <pic:pic xmlns:pic="http://schemas.openxmlformats.org/drawingml/2006/picture">
                      <pic:nvPicPr>
                        <pic:cNvPr id="6" name="Picture 6"/>
                        <pic:cNvPicPr>
                          <a:picLocks noChangeAspect="1"/>
                        </pic:cNvPicPr>
                      </pic:nvPicPr>
                      <pic:blipFill>
                        <a:blip r:embed="rId1" cstate="print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5955030" cy="1526540"/>
                        </a:xfrm>
                        <a:prstGeom prst="rect">
                          <a:avLst/>
                        </a:prstGeom>
                      </pic:spPr>
                    </pic:pic>
                    <pic:pic xmlns:pic="http://schemas.openxmlformats.org/drawingml/2006/picture">
                      <pic:nvPicPr>
                        <pic:cNvPr id="12" name="Picture 12"/>
                        <pic:cNvPicPr>
                          <a:picLocks noChangeAspect="1"/>
                        </pic:cNvPicPr>
                      </pic:nvPicPr>
                      <pic:blipFill>
                        <a:blip r:embed="rId2" cstate="print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tretch>
                          <a:fillRect/>
                        </a:stretch>
                      </pic:blipFill>
                      <pic:spPr>
                        <a:xfrm>
                          <a:off x="4676775" y="266700"/>
                          <a:ext cx="883285" cy="952500"/>
                        </a:xfrm>
                        <a:prstGeom prst="rect">
                          <a:avLst/>
                        </a:prstGeom>
                      </pic:spPr>
                    </pic:pic>
                  </wpg:wgp>
                </a:graphicData>
              </a:graphic>
            </wp:anchor>
          </w:drawing>
        </mc:Choice>
        <mc:Fallback>
          <w:pict>
            <v:group w14:anchorId="62733B69" id="Group 227" o:spid="_x0000_s1026" style="position:absolute;margin-left:-.4pt;margin-top:36pt;width:468.9pt;height:120.2pt;z-index:251695104" coordsize="59550,15265" o:gfxdata="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">
              <v:shapetype id="_x0000_t75" coordsize="21600,21600" o:spt="75" o:preferrelative="t" path="m@4@5l@4@11@9@11@9@5xe" filled="f" stroked="f">
                <v:stroke joinstyle="miter"/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  <v:path o:extrusionok="f" gradientshapeok="t" o:connecttype="rect"/>
                <o:lock v:ext="edit" aspectratio="t"/>
              </v:shapetype>
              <v:shape id="Picture 6" o:spid="_x0000_s1027" type="#_x0000_t75" style="position:absolute;width:59550;height:15265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">
                <v:imagedata r:id="rId3" o:title=""/>
                <v:path arrowok="t"/>
              </v:shape>
              <v:shape id="Picture 12" o:spid="_x0000_s1028" type="#_x0000_t75" style="position:absolute;left:46767;top:2667;width:8833;height:9525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">
                <v:imagedata r:id="rId4" o:title=""/>
                <v:path arrowok="t"/>
              </v:shape>
            </v:group>
          </w:pict>
        </mc:Fallback>
      </mc:AlternateContent>
    </w: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8A0735" w:rsidRDefault="009476BE">
    <w:r>
      <w:br/>
    </w:r>
    <w:r>
      <w:br/>
    </w:r>
    <w:r w:rsidR="008A0735" w:rsidRPr="00FF429A">
      <w:rPr>
        <w:noProof/>
      </w:rPr>
      <mc:AlternateContent>
        <mc:Choice Requires="wps">
          <w:drawing>
            <wp:anchor distT="0" distB="0" distL="114300" distR="114300" simplePos="0" relativeHeight="251669504" behindDoc="0" locked="0" layoutInCell="1" allowOverlap="1" wp14:anchorId="71654433" wp14:editId="7EA987EC">
              <wp:simplePos x="0" y="0"/>
              <wp:positionH relativeFrom="margin">
                <wp:posOffset>0</wp:posOffset>
              </wp:positionH>
              <wp:positionV relativeFrom="page">
                <wp:posOffset>850265</wp:posOffset>
              </wp:positionV>
              <wp:extent cx="5943600" cy="0"/>
              <wp:effectExtent l="0" t="0" r="19050" b="19050"/>
              <wp:wrapNone/>
              <wp:docPr id="1" name="Line 46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CnPr>
                      <a:cxnSpLocks noChangeShapeType="1"/>
                    </wps:cNvCnPr>
                    <wps:spPr bwMode="auto">
                      <a:xfrm>
                        <a:off x="0" y="0"/>
                        <a:ext cx="5943600" cy="0"/>
                      </a:xfrm>
                      <a:prstGeom prst="line">
                        <a:avLst/>
                      </a:prstGeom>
                      <a:noFill/>
                      <a:ln w="12700">
                        <a:solidFill>
                          <a:srgbClr val="8A5213"/>
                        </a:solidFill>
                        <a:round/>
                        <a:headEnd/>
                        <a:tailEnd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noFill/>
                          </a14:hiddenFill>
                        </a:ext>
                      </a:extLst>
                    </wps:spPr>
                    <wps:bodyPr/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line w14:anchorId="5D3FAF42" id="Line 46" o:spid="_x0000_s1026" style="position:absolute;z-index:251669504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page;mso-width-percent:0;mso-height-percent:0;mso-width-relative:page;mso-height-relative:page" from="0,66.95pt" to="468pt,66.9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" strokecolor="#8a5213" strokeweight="1pt">
              <w10:wrap anchorx="margin" anchory="page"/>
            </v:line>
          </w:pict>
        </mc:Fallback>
      </mc:AlternateContent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FFFFFF88"/>
    <w:multiLevelType w:val="singleLevel"/>
    <w:tmpl w:val="7FD8DF24"/>
    <w:lvl w:ilvl="0">
      <w:start w:val="1"/>
      <w:numFmt w:val="decimal"/>
      <w:pStyle w:val="ListNumber"/>
      <w:lvlText w:val="%1."/>
      <w:lvlJc w:val="left"/>
      <w:pPr>
        <w:tabs>
          <w:tab w:val="num" w:pos="360"/>
        </w:tabs>
        <w:ind w:left="360" w:hanging="360"/>
      </w:pPr>
    </w:lvl>
  </w:abstractNum>
  <w:abstractNum w:abstractNumId="1" w15:restartNumberingAfterBreak="0">
    <w:nsid w:val="FFFFFF89"/>
    <w:multiLevelType w:val="singleLevel"/>
    <w:tmpl w:val="69462018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2" w15:restartNumberingAfterBreak="0">
    <w:nsid w:val="0248435F"/>
    <w:multiLevelType w:val="hybridMultilevel"/>
    <w:tmpl w:val="9990B4D8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03FB5280"/>
    <w:multiLevelType w:val="multilevel"/>
    <w:tmpl w:val="BE5A1954"/>
    <w:numStyleLink w:val="Headings"/>
  </w:abstractNum>
  <w:abstractNum w:abstractNumId="4" w15:restartNumberingAfterBreak="0">
    <w:nsid w:val="0619195F"/>
    <w:multiLevelType w:val="multilevel"/>
    <w:tmpl w:val="E2380868"/>
    <w:lvl w:ilvl="0">
      <w:start w:val="1"/>
      <w:numFmt w:val="bullet"/>
      <w:lvlText w:val=""/>
      <w:lvlJc w:val="left"/>
      <w:pPr>
        <w:ind w:left="720" w:hanging="360"/>
      </w:pPr>
      <w:rPr>
        <w:rFonts w:ascii="Wingdings 2" w:hAnsi="Wingdings 2" w:hint="default"/>
        <w:b w:val="0"/>
        <w:i w:val="0"/>
        <w:color w:val="9A5A05"/>
        <w:sz w:val="16"/>
      </w:rPr>
    </w:lvl>
    <w:lvl w:ilvl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5" w15:restartNumberingAfterBreak="0">
    <w:nsid w:val="06FA6078"/>
    <w:multiLevelType w:val="hybridMultilevel"/>
    <w:tmpl w:val="2C621982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0B1D193B"/>
    <w:multiLevelType w:val="multilevel"/>
    <w:tmpl w:val="BE5A1954"/>
    <w:numStyleLink w:val="Headings"/>
  </w:abstractNum>
  <w:abstractNum w:abstractNumId="7" w15:restartNumberingAfterBreak="0">
    <w:nsid w:val="0F7F3437"/>
    <w:multiLevelType w:val="multilevel"/>
    <w:tmpl w:val="BE5A1954"/>
    <w:numStyleLink w:val="Headings"/>
  </w:abstractNum>
  <w:abstractNum w:abstractNumId="8" w15:restartNumberingAfterBreak="0">
    <w:nsid w:val="13251FED"/>
    <w:multiLevelType w:val="hybridMultilevel"/>
    <w:tmpl w:val="FE5002FC"/>
    <w:lvl w:ilvl="0" w:tplc="1AF80B9E">
      <w:start w:val="1"/>
      <w:numFmt w:val="decimal"/>
      <w:lvlText w:val="%1."/>
      <w:lvlJc w:val="left"/>
      <w:pPr>
        <w:ind w:left="360" w:hanging="360"/>
      </w:pPr>
      <w:rPr>
        <w:rFonts w:hint="default"/>
        <w:sz w:val="52"/>
        <w:u w:color="4C0049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 w15:restartNumberingAfterBreak="0">
    <w:nsid w:val="2A7213AB"/>
    <w:multiLevelType w:val="hybridMultilevel"/>
    <w:tmpl w:val="43D848CC"/>
    <w:lvl w:ilvl="0" w:tplc="F4701826">
      <w:start w:val="1"/>
      <w:numFmt w:val="bullet"/>
      <w:lvlText w:val=""/>
      <w:lvlJc w:val="left"/>
      <w:pPr>
        <w:ind w:left="720" w:hanging="360"/>
      </w:pPr>
      <w:rPr>
        <w:rFonts w:ascii="Wingdings 2" w:hAnsi="Wingdings 2" w:hint="default"/>
        <w:b w:val="0"/>
        <w:i w:val="0"/>
        <w:color w:val="9A5A05"/>
        <w:sz w:val="16"/>
      </w:rPr>
    </w:lvl>
    <w:lvl w:ilvl="1" w:tplc="04090003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10" w15:restartNumberingAfterBreak="0">
    <w:nsid w:val="339100FE"/>
    <w:multiLevelType w:val="multilevel"/>
    <w:tmpl w:val="BE5A1954"/>
    <w:numStyleLink w:val="Headings"/>
  </w:abstractNum>
  <w:abstractNum w:abstractNumId="11" w15:restartNumberingAfterBreak="0">
    <w:nsid w:val="34EF689B"/>
    <w:multiLevelType w:val="multilevel"/>
    <w:tmpl w:val="0B48455A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12" w15:restartNumberingAfterBreak="0">
    <w:nsid w:val="39471035"/>
    <w:multiLevelType w:val="multilevel"/>
    <w:tmpl w:val="937ECA7C"/>
    <w:lvl w:ilvl="0">
      <w:start w:val="1"/>
      <w:numFmt w:val="upperLetter"/>
      <w:suff w:val="nothing"/>
      <w:lvlText w:val="%1"/>
      <w:lvlJc w:val="left"/>
      <w:pPr>
        <w:ind w:left="0" w:firstLine="0"/>
      </w:pPr>
      <w:rPr>
        <w:rFonts w:ascii="ElegaGarmnd BT" w:hAnsi="ElegaGarmnd BT" w:hint="default"/>
        <w:b w:val="0"/>
        <w:i w:val="0"/>
        <w:color w:val="552346"/>
        <w:sz w:val="60"/>
        <w:szCs w:val="60"/>
      </w:rPr>
    </w:lvl>
    <w:lvl w:ilvl="1">
      <w:start w:val="1"/>
      <w:numFmt w:val="decimal"/>
      <w:suff w:val="nothing"/>
      <w:lvlText w:val="%1.%2"/>
      <w:lvlJc w:val="left"/>
      <w:pPr>
        <w:ind w:left="0" w:firstLine="0"/>
      </w:pPr>
      <w:rPr>
        <w:rFonts w:hint="default"/>
      </w:rPr>
    </w:lvl>
    <w:lvl w:ilvl="2">
      <w:start w:val="1"/>
      <w:numFmt w:val="decimal"/>
      <w:suff w:val="nothing"/>
      <w:lvlText w:val="%1.%2.%3"/>
      <w:lvlJc w:val="left"/>
      <w:pPr>
        <w:ind w:left="0" w:firstLine="0"/>
      </w:pPr>
      <w:rPr>
        <w:rFonts w:hint="default"/>
      </w:rPr>
    </w:lvl>
    <w:lvl w:ilvl="3">
      <w:start w:val="1"/>
      <w:numFmt w:val="decimal"/>
      <w:suff w:val="nothing"/>
      <w:lvlText w:val="%1.%2.%3.%4"/>
      <w:lvlJc w:val="left"/>
      <w:pPr>
        <w:ind w:left="0" w:firstLine="0"/>
      </w:pPr>
      <w:rPr>
        <w:rFonts w:hint="default"/>
      </w:rPr>
    </w:lvl>
    <w:lvl w:ilvl="4">
      <w:start w:val="1"/>
      <w:numFmt w:val="decimal"/>
      <w:suff w:val="nothing"/>
      <w:lvlText w:val="%1.%2.%3.%4.%5"/>
      <w:lvlJc w:val="left"/>
      <w:pPr>
        <w:ind w:left="1440" w:firstLine="0"/>
      </w:pPr>
      <w:rPr>
        <w:rFonts w:hint="default"/>
      </w:rPr>
    </w:lvl>
    <w:lvl w:ilvl="5">
      <w:start w:val="1"/>
      <w:numFmt w:val="decimal"/>
      <w:suff w:val="nothing"/>
      <w:lvlText w:val="%1.%2.%3.%4.%5.%6"/>
      <w:lvlJc w:val="left"/>
      <w:pPr>
        <w:ind w:left="1440" w:firstLine="0"/>
      </w:pPr>
      <w:rPr>
        <w:rFonts w:hint="default"/>
      </w:rPr>
    </w:lvl>
    <w:lvl w:ilvl="6">
      <w:start w:val="1"/>
      <w:numFmt w:val="decimal"/>
      <w:suff w:val="nothing"/>
      <w:lvlText w:val="%1.%2.%3.%4.%5.%6.%7"/>
      <w:lvlJc w:val="left"/>
      <w:pPr>
        <w:ind w:left="0" w:firstLine="0"/>
      </w:pPr>
      <w:rPr>
        <w:rFonts w:hint="default"/>
      </w:rPr>
    </w:lvl>
    <w:lvl w:ilvl="7">
      <w:start w:val="1"/>
      <w:numFmt w:val="decimal"/>
      <w:suff w:val="nothing"/>
      <w:lvlText w:val="%1.%2.%3.%4.%5.%6.%7.%8"/>
      <w:lvlJc w:val="left"/>
      <w:pPr>
        <w:ind w:left="0" w:firstLine="0"/>
      </w:pPr>
      <w:rPr>
        <w:rFonts w:hint="default"/>
      </w:rPr>
    </w:lvl>
    <w:lvl w:ilvl="8">
      <w:start w:val="1"/>
      <w:numFmt w:val="decimal"/>
      <w:suff w:val="nothing"/>
      <w:lvlText w:val="%1.%2.%3.%4.%5.%6.%7.%8.%9"/>
      <w:lvlJc w:val="left"/>
      <w:pPr>
        <w:ind w:left="0" w:firstLine="0"/>
      </w:pPr>
      <w:rPr>
        <w:rFonts w:hint="default"/>
      </w:rPr>
    </w:lvl>
  </w:abstractNum>
  <w:abstractNum w:abstractNumId="13" w15:restartNumberingAfterBreak="0">
    <w:nsid w:val="3BB37CFC"/>
    <w:multiLevelType w:val="multilevel"/>
    <w:tmpl w:val="0409001D"/>
    <w:lvl w:ilvl="0">
      <w:start w:val="1"/>
      <w:numFmt w:val="decimal"/>
      <w:lvlText w:val="%1)"/>
      <w:lvlJc w:val="left"/>
      <w:pPr>
        <w:ind w:left="360" w:hanging="360"/>
      </w:pPr>
    </w:lvl>
    <w:lvl w:ilvl="1">
      <w:start w:val="1"/>
      <w:numFmt w:val="lowerLetter"/>
      <w:lvlText w:val="%2)"/>
      <w:lvlJc w:val="left"/>
      <w:pPr>
        <w:ind w:left="720" w:hanging="360"/>
      </w:pPr>
    </w:lvl>
    <w:lvl w:ilvl="2">
      <w:start w:val="1"/>
      <w:numFmt w:val="lowerRoman"/>
      <w:lvlText w:val="%3)"/>
      <w:lvlJc w:val="left"/>
      <w:pPr>
        <w:ind w:left="1080" w:hanging="360"/>
      </w:pPr>
    </w:lvl>
    <w:lvl w:ilvl="3">
      <w:start w:val="1"/>
      <w:numFmt w:val="decimal"/>
      <w:lvlText w:val="(%4)"/>
      <w:lvlJc w:val="left"/>
      <w:pPr>
        <w:ind w:left="1440" w:hanging="360"/>
      </w:pPr>
    </w:lvl>
    <w:lvl w:ilvl="4">
      <w:start w:val="1"/>
      <w:numFmt w:val="lowerLetter"/>
      <w:lvlText w:val="(%5)"/>
      <w:lvlJc w:val="left"/>
      <w:pPr>
        <w:ind w:left="1800" w:hanging="360"/>
      </w:pPr>
    </w:lvl>
    <w:lvl w:ilvl="5">
      <w:start w:val="1"/>
      <w:numFmt w:val="lowerRoman"/>
      <w:lvlText w:val="(%6)"/>
      <w:lvlJc w:val="left"/>
      <w:pPr>
        <w:ind w:left="2160" w:hanging="360"/>
      </w:pPr>
    </w:lvl>
    <w:lvl w:ilvl="6">
      <w:start w:val="1"/>
      <w:numFmt w:val="decimal"/>
      <w:lvlText w:val="%7."/>
      <w:lvlJc w:val="left"/>
      <w:pPr>
        <w:ind w:left="2520" w:hanging="360"/>
      </w:pPr>
    </w:lvl>
    <w:lvl w:ilvl="7">
      <w:start w:val="1"/>
      <w:numFmt w:val="lowerLetter"/>
      <w:lvlText w:val="%8."/>
      <w:lvlJc w:val="left"/>
      <w:pPr>
        <w:ind w:left="2880" w:hanging="360"/>
      </w:pPr>
    </w:lvl>
    <w:lvl w:ilvl="8">
      <w:start w:val="1"/>
      <w:numFmt w:val="lowerRoman"/>
      <w:lvlText w:val="%9."/>
      <w:lvlJc w:val="left"/>
      <w:pPr>
        <w:ind w:left="3240" w:hanging="360"/>
      </w:pPr>
    </w:lvl>
  </w:abstractNum>
  <w:abstractNum w:abstractNumId="14" w15:restartNumberingAfterBreak="0">
    <w:nsid w:val="42980A05"/>
    <w:multiLevelType w:val="multilevel"/>
    <w:tmpl w:val="BE5A1954"/>
    <w:numStyleLink w:val="Headings"/>
  </w:abstractNum>
  <w:abstractNum w:abstractNumId="15" w15:restartNumberingAfterBreak="0">
    <w:nsid w:val="44F705D3"/>
    <w:multiLevelType w:val="multilevel"/>
    <w:tmpl w:val="B8C26630"/>
    <w:lvl w:ilvl="0">
      <w:start w:val="1"/>
      <w:numFmt w:val="decimal"/>
      <w:pStyle w:val="Listnumbered"/>
      <w:lvlText w:val="%1."/>
      <w:lvlJc w:val="left"/>
      <w:pPr>
        <w:ind w:left="720" w:hanging="360"/>
      </w:pPr>
      <w:rPr>
        <w:rFonts w:hint="default"/>
      </w:rPr>
    </w:lvl>
    <w:lvl w:ilvl="1">
      <w:start w:val="1"/>
      <w:numFmt w:val="lowerRoman"/>
      <w:lvlText w:val="%2."/>
      <w:lvlJc w:val="left"/>
      <w:pPr>
        <w:ind w:left="1080" w:hanging="360"/>
      </w:pPr>
      <w:rPr>
        <w:rFonts w:hint="default"/>
      </w:rPr>
    </w:lvl>
    <w:lvl w:ilvl="2">
      <w:start w:val="1"/>
      <w:numFmt w:val="lowerLetter"/>
      <w:lvlText w:val="%3."/>
      <w:lvlJc w:val="left"/>
      <w:pPr>
        <w:ind w:left="1440" w:hanging="360"/>
      </w:pPr>
      <w:rPr>
        <w:rFonts w:hint="default"/>
      </w:rPr>
    </w:lvl>
    <w:lvl w:ilvl="3">
      <w:start w:val="1"/>
      <w:numFmt w:val="decimal"/>
      <w:lvlText w:val="%4."/>
      <w:lvlJc w:val="left"/>
      <w:pPr>
        <w:ind w:left="3600" w:hanging="360"/>
      </w:pPr>
      <w:rPr>
        <w:rFonts w:hint="default"/>
      </w:rPr>
    </w:lvl>
    <w:lvl w:ilvl="4">
      <w:start w:val="1"/>
      <w:numFmt w:val="lowerLetter"/>
      <w:lvlText w:val="%5."/>
      <w:lvlJc w:val="left"/>
      <w:pPr>
        <w:ind w:left="4320" w:hanging="360"/>
      </w:pPr>
      <w:rPr>
        <w:rFonts w:hint="default"/>
      </w:rPr>
    </w:lvl>
    <w:lvl w:ilvl="5">
      <w:start w:val="1"/>
      <w:numFmt w:val="lowerRoman"/>
      <w:lvlText w:val="%6."/>
      <w:lvlJc w:val="right"/>
      <w:pPr>
        <w:ind w:left="5040" w:hanging="18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576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6480" w:hanging="360"/>
      </w:pPr>
      <w:rPr>
        <w:rFonts w:hint="default"/>
      </w:rPr>
    </w:lvl>
    <w:lvl w:ilvl="8">
      <w:start w:val="1"/>
      <w:numFmt w:val="lowerRoman"/>
      <w:lvlText w:val="%9."/>
      <w:lvlJc w:val="right"/>
      <w:pPr>
        <w:ind w:left="7200" w:hanging="180"/>
      </w:pPr>
      <w:rPr>
        <w:rFonts w:hint="default"/>
      </w:rPr>
    </w:lvl>
  </w:abstractNum>
  <w:abstractNum w:abstractNumId="16" w15:restartNumberingAfterBreak="0">
    <w:nsid w:val="4DCD6ABE"/>
    <w:multiLevelType w:val="multilevel"/>
    <w:tmpl w:val="BE5A1954"/>
    <w:styleLink w:val="Headings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1">
      <w:start w:val="1"/>
      <w:numFmt w:val="decimal"/>
      <w:lvlText w:val="%1.%2."/>
      <w:lvlJc w:val="left"/>
      <w:pPr>
        <w:tabs>
          <w:tab w:val="num" w:pos="1080"/>
        </w:tabs>
        <w:ind w:left="1080" w:hanging="720"/>
      </w:pPr>
      <w:rPr>
        <w:rFonts w:hint="default"/>
      </w:rPr>
    </w:lvl>
    <w:lvl w:ilvl="2">
      <w:start w:val="1"/>
      <w:numFmt w:val="decimal"/>
      <w:lvlText w:val="%1.%2.%3."/>
      <w:lvlJc w:val="left"/>
      <w:pPr>
        <w:tabs>
          <w:tab w:val="num" w:pos="3060"/>
        </w:tabs>
        <w:ind w:left="306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tabs>
          <w:tab w:val="num" w:pos="1800"/>
        </w:tabs>
        <w:ind w:left="1800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tabs>
          <w:tab w:val="num" w:pos="2160"/>
        </w:tabs>
        <w:ind w:left="2160" w:hanging="72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tabs>
          <w:tab w:val="num" w:pos="1800"/>
        </w:tabs>
        <w:ind w:left="2160" w:hanging="36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tabs>
          <w:tab w:val="num" w:pos="2520"/>
        </w:tabs>
        <w:ind w:left="2520" w:hanging="36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2880"/>
        </w:tabs>
        <w:ind w:left="2880" w:hanging="36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3240"/>
        </w:tabs>
        <w:ind w:left="3240" w:hanging="360"/>
      </w:pPr>
      <w:rPr>
        <w:rFonts w:hint="default"/>
      </w:rPr>
    </w:lvl>
  </w:abstractNum>
  <w:abstractNum w:abstractNumId="17" w15:restartNumberingAfterBreak="0">
    <w:nsid w:val="4DDB0014"/>
    <w:multiLevelType w:val="hybridMultilevel"/>
    <w:tmpl w:val="7E2CFB5E"/>
    <w:lvl w:ilvl="0" w:tplc="9F2E29EA">
      <w:start w:val="1"/>
      <w:numFmt w:val="bullet"/>
      <w:pStyle w:val="TextBoxBullet"/>
      <w:lvlText w:val=""/>
      <w:lvlJc w:val="left"/>
      <w:pPr>
        <w:ind w:left="720" w:hanging="360"/>
      </w:pPr>
      <w:rPr>
        <w:rFonts w:ascii="Wingdings 2" w:hAnsi="Wingdings 2" w:hint="default"/>
        <w:b w:val="0"/>
        <w:i w:val="0"/>
        <w:color w:val="9A5A05"/>
        <w:sz w:val="14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8" w15:restartNumberingAfterBreak="0">
    <w:nsid w:val="4E3B0048"/>
    <w:multiLevelType w:val="multilevel"/>
    <w:tmpl w:val="BE5A1954"/>
    <w:numStyleLink w:val="Headings"/>
  </w:abstractNum>
  <w:abstractNum w:abstractNumId="19" w15:restartNumberingAfterBreak="0">
    <w:nsid w:val="5259627A"/>
    <w:multiLevelType w:val="multilevel"/>
    <w:tmpl w:val="BE5A1954"/>
    <w:numStyleLink w:val="Headings"/>
  </w:abstractNum>
  <w:abstractNum w:abstractNumId="20" w15:restartNumberingAfterBreak="0">
    <w:nsid w:val="56DF7DC4"/>
    <w:multiLevelType w:val="hybridMultilevel"/>
    <w:tmpl w:val="1D662556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1" w15:restartNumberingAfterBreak="0">
    <w:nsid w:val="5ED9765E"/>
    <w:multiLevelType w:val="hybridMultilevel"/>
    <w:tmpl w:val="F59E522A"/>
    <w:lvl w:ilvl="0" w:tplc="9DB6F58C">
      <w:start w:val="1"/>
      <w:numFmt w:val="upperLetter"/>
      <w:pStyle w:val="AppendixHeading1"/>
      <w:lvlText w:val="%1."/>
      <w:lvlJc w:val="left"/>
      <w:pPr>
        <w:ind w:left="720" w:hanging="360"/>
      </w:pPr>
      <w:rPr>
        <w:b w:val="0"/>
        <w:bCs w:val="0"/>
        <w:i w:val="0"/>
        <w:iCs w:val="0"/>
        <w:caps w:val="0"/>
        <w:smallCaps w:val="0"/>
        <w:strike w:val="0"/>
        <w:dstrike w:val="0"/>
        <w:outline w:val="0"/>
        <w:shadow w:val="0"/>
        <w:emboss w:val="0"/>
        <w:imprint w:val="0"/>
        <w:noProof w:val="0"/>
        <w:vanish w:val="0"/>
        <w:spacing w:val="0"/>
        <w:kern w:val="0"/>
        <w:position w:val="0"/>
        <w:u w:val="none"/>
        <w:effect w:val="none"/>
        <w:vertAlign w:val="baseline"/>
        <w:em w:val="none"/>
        <w:specVanish w:val="0"/>
        <w14:glow w14:rad="0">
          <w14:srgbClr w14:val="000000"/>
        </w14:glow>
        <w14:shadow w14:blurRad="0" w14:dist="0" w14:dir="0" w14:sx="0" w14:sy="0" w14:kx="0" w14:ky="0" w14:algn="none">
          <w14:srgbClr w14:val="000000"/>
        </w14:shadow>
        <w14:reflection w14:blurRad="0" w14:stA="0" w14:stPos="0" w14:endA="0" w14:endPos="0" w14:dist="0" w14:dir="0" w14:fadeDir="0" w14:sx="0" w14:sy="0" w14:kx="0" w14:ky="0" w14:algn="none"/>
        <w14:textOutline w14:w="0" w14:cap="rnd" w14:cmpd="sng" w14:algn="ctr">
          <w14:noFill/>
          <w14:prstDash w14:val="solid"/>
          <w14:bevel/>
        </w14:textOutline>
        <w14:scene3d>
          <w14:camera w14:prst="orthographicFront"/>
          <w14:lightRig w14:rig="threePt" w14:dir="t">
            <w14:rot w14:lat="0" w14:lon="0" w14:rev="0"/>
          </w14:lightRig>
        </w14:scene3d>
        <w14:props3d w14:extrusionH="0" w14:contourW="0" w14:prstMaterial="none"/>
        <w14:ligatures w14:val="none"/>
        <w14:numForm w14:val="default"/>
        <w14:numSpacing w14:val="default"/>
        <w14:stylisticSets/>
        <w14:cntxtAlts w14:val="0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2" w15:restartNumberingAfterBreak="0">
    <w:nsid w:val="608B7D6A"/>
    <w:multiLevelType w:val="hybridMultilevel"/>
    <w:tmpl w:val="1D221E7A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3" w15:restartNumberingAfterBreak="0">
    <w:nsid w:val="62E375D6"/>
    <w:multiLevelType w:val="multilevel"/>
    <w:tmpl w:val="C122CF34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24" w15:restartNumberingAfterBreak="0">
    <w:nsid w:val="637673DA"/>
    <w:multiLevelType w:val="hybridMultilevel"/>
    <w:tmpl w:val="F6F26BC2"/>
    <w:lvl w:ilvl="0" w:tplc="F0B633C8">
      <w:start w:val="1"/>
      <w:numFmt w:val="upperLetter"/>
      <w:lvlText w:val="%1."/>
      <w:lvlJc w:val="left"/>
      <w:pPr>
        <w:ind w:left="540" w:hanging="360"/>
      </w:pPr>
      <w:rPr>
        <w:rFonts w:ascii="ElegaGarmnd BT" w:hAnsi="ElegaGarmnd BT" w:hint="default"/>
        <w:b w:val="0"/>
        <w:i w:val="0"/>
        <w:sz w:val="52"/>
      </w:rPr>
    </w:lvl>
    <w:lvl w:ilvl="1" w:tplc="04090019" w:tentative="1">
      <w:start w:val="1"/>
      <w:numFmt w:val="lowerLetter"/>
      <w:lvlText w:val="%2."/>
      <w:lvlJc w:val="left"/>
      <w:pPr>
        <w:ind w:left="1260" w:hanging="360"/>
      </w:pPr>
    </w:lvl>
    <w:lvl w:ilvl="2" w:tplc="0409001B" w:tentative="1">
      <w:start w:val="1"/>
      <w:numFmt w:val="lowerRoman"/>
      <w:lvlText w:val="%3."/>
      <w:lvlJc w:val="right"/>
      <w:pPr>
        <w:ind w:left="1980" w:hanging="180"/>
      </w:pPr>
    </w:lvl>
    <w:lvl w:ilvl="3" w:tplc="0409000F" w:tentative="1">
      <w:start w:val="1"/>
      <w:numFmt w:val="decimal"/>
      <w:lvlText w:val="%4."/>
      <w:lvlJc w:val="left"/>
      <w:pPr>
        <w:ind w:left="2700" w:hanging="360"/>
      </w:pPr>
    </w:lvl>
    <w:lvl w:ilvl="4" w:tplc="04090019" w:tentative="1">
      <w:start w:val="1"/>
      <w:numFmt w:val="lowerLetter"/>
      <w:lvlText w:val="%5."/>
      <w:lvlJc w:val="left"/>
      <w:pPr>
        <w:ind w:left="3420" w:hanging="360"/>
      </w:pPr>
    </w:lvl>
    <w:lvl w:ilvl="5" w:tplc="0409001B" w:tentative="1">
      <w:start w:val="1"/>
      <w:numFmt w:val="lowerRoman"/>
      <w:lvlText w:val="%6."/>
      <w:lvlJc w:val="right"/>
      <w:pPr>
        <w:ind w:left="4140" w:hanging="180"/>
      </w:pPr>
    </w:lvl>
    <w:lvl w:ilvl="6" w:tplc="0409000F" w:tentative="1">
      <w:start w:val="1"/>
      <w:numFmt w:val="decimal"/>
      <w:lvlText w:val="%7."/>
      <w:lvlJc w:val="left"/>
      <w:pPr>
        <w:ind w:left="4860" w:hanging="360"/>
      </w:pPr>
    </w:lvl>
    <w:lvl w:ilvl="7" w:tplc="04090019" w:tentative="1">
      <w:start w:val="1"/>
      <w:numFmt w:val="lowerLetter"/>
      <w:lvlText w:val="%8."/>
      <w:lvlJc w:val="left"/>
      <w:pPr>
        <w:ind w:left="5580" w:hanging="360"/>
      </w:pPr>
    </w:lvl>
    <w:lvl w:ilvl="8" w:tplc="0409001B" w:tentative="1">
      <w:start w:val="1"/>
      <w:numFmt w:val="lowerRoman"/>
      <w:lvlText w:val="%9."/>
      <w:lvlJc w:val="right"/>
      <w:pPr>
        <w:ind w:left="6300" w:hanging="180"/>
      </w:pPr>
    </w:lvl>
  </w:abstractNum>
  <w:abstractNum w:abstractNumId="25" w15:restartNumberingAfterBreak="0">
    <w:nsid w:val="642813C8"/>
    <w:multiLevelType w:val="multilevel"/>
    <w:tmpl w:val="4ACE445E"/>
    <w:lvl w:ilvl="0">
      <w:start w:val="1"/>
      <w:numFmt w:val="bullet"/>
      <w:pStyle w:val="ListBulleted"/>
      <w:lvlText w:val=""/>
      <w:lvlJc w:val="left"/>
      <w:pPr>
        <w:ind w:left="720" w:hanging="360"/>
      </w:pPr>
      <w:rPr>
        <w:rFonts w:ascii="Wingdings 2" w:hAnsi="Wingdings 2" w:hint="default"/>
        <w:b w:val="0"/>
        <w:i w:val="0"/>
        <w:color w:val="9A5A05"/>
        <w:sz w:val="16"/>
      </w:rPr>
    </w:lvl>
    <w:lvl w:ilvl="1">
      <w:start w:val="1"/>
      <w:numFmt w:val="bullet"/>
      <w:lvlText w:val="‒"/>
      <w:lvlJc w:val="left"/>
      <w:pPr>
        <w:ind w:left="1080" w:hanging="360"/>
      </w:pPr>
      <w:rPr>
        <w:rFonts w:ascii="Arial" w:hAnsi="Arial" w:hint="default"/>
      </w:rPr>
    </w:lvl>
    <w:lvl w:ilvl="2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3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26" w15:restartNumberingAfterBreak="0">
    <w:nsid w:val="65AC3920"/>
    <w:multiLevelType w:val="multilevel"/>
    <w:tmpl w:val="BE5A1954"/>
    <w:numStyleLink w:val="Headings"/>
  </w:abstractNum>
  <w:abstractNum w:abstractNumId="27" w15:restartNumberingAfterBreak="0">
    <w:nsid w:val="6A104345"/>
    <w:multiLevelType w:val="hybridMultilevel"/>
    <w:tmpl w:val="F3A0CA8C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8" w15:restartNumberingAfterBreak="0">
    <w:nsid w:val="763945C6"/>
    <w:multiLevelType w:val="multilevel"/>
    <w:tmpl w:val="4B161A22"/>
    <w:lvl w:ilvl="0">
      <w:start w:val="1"/>
      <w:numFmt w:val="decimal"/>
      <w:pStyle w:val="Heading1"/>
      <w:lvlText w:val="%1."/>
      <w:lvlJc w:val="left"/>
      <w:pPr>
        <w:tabs>
          <w:tab w:val="num" w:pos="810"/>
        </w:tabs>
        <w:ind w:left="810" w:hanging="720"/>
      </w:pPr>
      <w:rPr>
        <w:rFonts w:hint="default"/>
      </w:rPr>
    </w:lvl>
    <w:lvl w:ilvl="1">
      <w:start w:val="1"/>
      <w:numFmt w:val="decimal"/>
      <w:pStyle w:val="Heading2"/>
      <w:lvlText w:val="%1.%2.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2">
      <w:start w:val="1"/>
      <w:numFmt w:val="decimal"/>
      <w:pStyle w:val="Heading3"/>
      <w:lvlText w:val="%1.%2.%3.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3">
      <w:start w:val="1"/>
      <w:numFmt w:val="decimal"/>
      <w:pStyle w:val="Heading4"/>
      <w:lvlText w:val="%1.%2.%3.%4."/>
      <w:lvlJc w:val="left"/>
      <w:pPr>
        <w:tabs>
          <w:tab w:val="num" w:pos="864"/>
        </w:tabs>
        <w:ind w:left="1008" w:hanging="1008"/>
      </w:pPr>
      <w:rPr>
        <w:rFonts w:hint="default"/>
      </w:rPr>
    </w:lvl>
    <w:lvl w:ilvl="4">
      <w:start w:val="1"/>
      <w:numFmt w:val="decimal"/>
      <w:pStyle w:val="Heading5"/>
      <w:lvlText w:val="%1.%2.%3.%4.%5.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720"/>
        </w:tabs>
        <w:ind w:left="720" w:hanging="720"/>
      </w:pPr>
      <w:rPr>
        <w:rFonts w:hint="default"/>
      </w:rPr>
    </w:lvl>
  </w:abstractNum>
  <w:abstractNum w:abstractNumId="29" w15:restartNumberingAfterBreak="0">
    <w:nsid w:val="78AD51F0"/>
    <w:multiLevelType w:val="multilevel"/>
    <w:tmpl w:val="BE5A1954"/>
    <w:numStyleLink w:val="Headings"/>
  </w:abstractNum>
  <w:num w:numId="1">
    <w:abstractNumId w:val="8"/>
  </w:num>
  <w:num w:numId="2">
    <w:abstractNumId w:val="9"/>
  </w:num>
  <w:num w:numId="3">
    <w:abstractNumId w:val="15"/>
  </w:num>
  <w:num w:numId="4">
    <w:abstractNumId w:val="15"/>
    <w:lvlOverride w:ilvl="0">
      <w:startOverride w:val="1"/>
    </w:lvlOverride>
  </w:num>
  <w:num w:numId="5">
    <w:abstractNumId w:val="15"/>
    <w:lvlOverride w:ilvl="0">
      <w:startOverride w:val="1"/>
    </w:lvlOverride>
  </w:num>
  <w:num w:numId="6">
    <w:abstractNumId w:val="23"/>
  </w:num>
  <w:num w:numId="7">
    <w:abstractNumId w:val="11"/>
  </w:num>
  <w:num w:numId="8">
    <w:abstractNumId w:val="16"/>
  </w:num>
  <w:num w:numId="9">
    <w:abstractNumId w:val="16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0">
    <w:abstractNumId w:val="7"/>
  </w:num>
  <w:num w:numId="11">
    <w:abstractNumId w:val="13"/>
  </w:num>
  <w:num w:numId="12">
    <w:abstractNumId w:val="19"/>
  </w:num>
  <w:num w:numId="13">
    <w:abstractNumId w:val="6"/>
  </w:num>
  <w:num w:numId="14">
    <w:abstractNumId w:val="18"/>
  </w:num>
  <w:num w:numId="15">
    <w:abstractNumId w:val="10"/>
  </w:num>
  <w:num w:numId="16">
    <w:abstractNumId w:val="29"/>
  </w:num>
  <w:num w:numId="17">
    <w:abstractNumId w:val="14"/>
  </w:num>
  <w:num w:numId="18">
    <w:abstractNumId w:val="26"/>
  </w:num>
  <w:num w:numId="19">
    <w:abstractNumId w:val="3"/>
  </w:num>
  <w:num w:numId="20">
    <w:abstractNumId w:val="28"/>
  </w:num>
  <w:num w:numId="21">
    <w:abstractNumId w:val="28"/>
  </w:num>
  <w:num w:numId="22">
    <w:abstractNumId w:val="15"/>
    <w:lvlOverride w:ilvl="0">
      <w:startOverride w:val="1"/>
    </w:lvlOverride>
  </w:num>
  <w:num w:numId="23">
    <w:abstractNumId w:val="1"/>
  </w:num>
  <w:num w:numId="24">
    <w:abstractNumId w:val="0"/>
  </w:num>
  <w:num w:numId="25">
    <w:abstractNumId w:val="15"/>
    <w:lvlOverride w:ilvl="0">
      <w:startOverride w:val="1"/>
    </w:lvlOverride>
  </w:num>
  <w:num w:numId="26">
    <w:abstractNumId w:val="15"/>
    <w:lvlOverride w:ilvl="0">
      <w:startOverride w:val="1"/>
    </w:lvlOverride>
  </w:num>
  <w:num w:numId="27">
    <w:abstractNumId w:val="12"/>
  </w:num>
  <w:num w:numId="28">
    <w:abstractNumId w:val="17"/>
  </w:num>
  <w:num w:numId="29">
    <w:abstractNumId w:val="21"/>
  </w:num>
  <w:num w:numId="30">
    <w:abstractNumId w:val="15"/>
  </w:num>
  <w:num w:numId="31">
    <w:abstractNumId w:val="15"/>
    <w:lvlOverride w:ilvl="0">
      <w:startOverride w:val="1"/>
    </w:lvlOverride>
  </w:num>
  <w:num w:numId="32">
    <w:abstractNumId w:val="15"/>
    <w:lvlOverride w:ilvl="0">
      <w:startOverride w:val="1"/>
    </w:lvlOverride>
  </w:num>
  <w:num w:numId="33">
    <w:abstractNumId w:val="15"/>
  </w:num>
  <w:num w:numId="34">
    <w:abstractNumId w:val="15"/>
    <w:lvlOverride w:ilvl="0">
      <w:startOverride w:val="1"/>
    </w:lvlOverride>
  </w:num>
  <w:num w:numId="35">
    <w:abstractNumId w:val="15"/>
    <w:lvlOverride w:ilvl="0">
      <w:startOverride w:val="1"/>
    </w:lvlOverride>
  </w:num>
  <w:num w:numId="36">
    <w:abstractNumId w:val="28"/>
  </w:num>
  <w:num w:numId="37">
    <w:abstractNumId w:val="4"/>
  </w:num>
  <w:num w:numId="38">
    <w:abstractNumId w:val="25"/>
  </w:num>
  <w:num w:numId="39">
    <w:abstractNumId w:val="24"/>
  </w:num>
  <w:num w:numId="40">
    <w:abstractNumId w:val="5"/>
  </w:num>
  <w:num w:numId="41">
    <w:abstractNumId w:val="20"/>
  </w:num>
  <w:num w:numId="42">
    <w:abstractNumId w:val="27"/>
  </w:num>
  <w:num w:numId="43">
    <w:abstractNumId w:val="2"/>
  </w:num>
  <w:num w:numId="44">
    <w:abstractNumId w:val="2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embedTrueTypeFonts/>
  <w:proofState w:spelling="clean" w:grammar="clean"/>
  <w:attachedTemplate r:id="rId1"/>
  <w:stylePaneFormatFilter w:val="5004" w:allStyles="0" w:customStyles="0" w:latentStyles="1" w:stylesInUse="0" w:headingStyles="0" w:numberingStyles="0" w:tableStyles="0" w:directFormattingOnRuns="0" w:directFormattingOnParagraphs="0" w:directFormattingOnNumbering="0" w:directFormattingOnTables="0" w:clearFormatting="1" w:top3HeadingStyles="0" w:visibleStyles="1" w:alternateStyleNames="0"/>
  <w:stylePaneSortMethod w:val="0000"/>
  <w:styleLockTheme/>
  <w:styleLockQFSet/>
  <w:defaultTabStop w:val="720"/>
  <w:characterSpacingControl w:val="doNotCompress"/>
  <w:hdrShapeDefaults>
    <o:shapedefaults v:ext="edit" spidmax="6145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docVars>
    <w:docVar w:name="__Grammarly_42____i" w:val="H4sIAAAAAAAEAKtWckksSQxILCpxzi/NK1GyMqwFAAEhoTITAAAA"/>
    <w:docVar w:name="__Grammarly_42___1" w:val="H4sIAAAAAAAEAKtWcslP9kxRslIyNDY0tjQxMjA2NTQwNDEwtjRQ0lEKTi0uzszPAykwrgUAx6ORACwAAAA="/>
  </w:docVars>
  <w:rsids>
    <w:rsidRoot w:val="007041CD"/>
    <w:rsid w:val="00001BAD"/>
    <w:rsid w:val="000045F4"/>
    <w:rsid w:val="000155B5"/>
    <w:rsid w:val="0002134D"/>
    <w:rsid w:val="00021B07"/>
    <w:rsid w:val="00024164"/>
    <w:rsid w:val="00032DBA"/>
    <w:rsid w:val="00034CBD"/>
    <w:rsid w:val="000460EB"/>
    <w:rsid w:val="0006288C"/>
    <w:rsid w:val="0008248D"/>
    <w:rsid w:val="000A7DE1"/>
    <w:rsid w:val="000B1F27"/>
    <w:rsid w:val="000C1A80"/>
    <w:rsid w:val="000E05DB"/>
    <w:rsid w:val="000E2F8A"/>
    <w:rsid w:val="000F22A5"/>
    <w:rsid w:val="00104946"/>
    <w:rsid w:val="0010640F"/>
    <w:rsid w:val="00117223"/>
    <w:rsid w:val="00124446"/>
    <w:rsid w:val="00125F07"/>
    <w:rsid w:val="001465C8"/>
    <w:rsid w:val="00184DFF"/>
    <w:rsid w:val="00184F24"/>
    <w:rsid w:val="001B49D6"/>
    <w:rsid w:val="001B5D4C"/>
    <w:rsid w:val="001B5F4F"/>
    <w:rsid w:val="001C2FB2"/>
    <w:rsid w:val="001C42E0"/>
    <w:rsid w:val="001F0E8D"/>
    <w:rsid w:val="001F19CC"/>
    <w:rsid w:val="00210A28"/>
    <w:rsid w:val="00216571"/>
    <w:rsid w:val="00216600"/>
    <w:rsid w:val="00226EC4"/>
    <w:rsid w:val="00231F18"/>
    <w:rsid w:val="00233A12"/>
    <w:rsid w:val="00240920"/>
    <w:rsid w:val="00245064"/>
    <w:rsid w:val="00254BA0"/>
    <w:rsid w:val="00266D35"/>
    <w:rsid w:val="002736EC"/>
    <w:rsid w:val="00290BBF"/>
    <w:rsid w:val="002A46AB"/>
    <w:rsid w:val="002B021A"/>
    <w:rsid w:val="002C5B8B"/>
    <w:rsid w:val="002D5D63"/>
    <w:rsid w:val="002E2776"/>
    <w:rsid w:val="002E7AC7"/>
    <w:rsid w:val="00301732"/>
    <w:rsid w:val="003050AE"/>
    <w:rsid w:val="00342414"/>
    <w:rsid w:val="00342C5A"/>
    <w:rsid w:val="0035502C"/>
    <w:rsid w:val="0036036B"/>
    <w:rsid w:val="00365B44"/>
    <w:rsid w:val="003854FD"/>
    <w:rsid w:val="003B7EFF"/>
    <w:rsid w:val="003C2E5E"/>
    <w:rsid w:val="003C48FB"/>
    <w:rsid w:val="003C54C2"/>
    <w:rsid w:val="003E0B43"/>
    <w:rsid w:val="003F64A7"/>
    <w:rsid w:val="004109F4"/>
    <w:rsid w:val="00422D71"/>
    <w:rsid w:val="00444BA1"/>
    <w:rsid w:val="0044702C"/>
    <w:rsid w:val="00460D06"/>
    <w:rsid w:val="0046213B"/>
    <w:rsid w:val="00486B63"/>
    <w:rsid w:val="004925FC"/>
    <w:rsid w:val="004A0825"/>
    <w:rsid w:val="004A50FC"/>
    <w:rsid w:val="004B0335"/>
    <w:rsid w:val="004C0FBB"/>
    <w:rsid w:val="004C3DA0"/>
    <w:rsid w:val="004D1293"/>
    <w:rsid w:val="00501F9E"/>
    <w:rsid w:val="00503C2A"/>
    <w:rsid w:val="005061FE"/>
    <w:rsid w:val="005217D1"/>
    <w:rsid w:val="00527311"/>
    <w:rsid w:val="00527985"/>
    <w:rsid w:val="00537E25"/>
    <w:rsid w:val="005607F3"/>
    <w:rsid w:val="0056481C"/>
    <w:rsid w:val="00577563"/>
    <w:rsid w:val="00590FDD"/>
    <w:rsid w:val="00593FD1"/>
    <w:rsid w:val="00594DF0"/>
    <w:rsid w:val="005A2E46"/>
    <w:rsid w:val="005B796B"/>
    <w:rsid w:val="005F14A8"/>
    <w:rsid w:val="005F6FD7"/>
    <w:rsid w:val="006011D2"/>
    <w:rsid w:val="0061038A"/>
    <w:rsid w:val="00626E78"/>
    <w:rsid w:val="00642323"/>
    <w:rsid w:val="00665A59"/>
    <w:rsid w:val="00672FBA"/>
    <w:rsid w:val="006822D1"/>
    <w:rsid w:val="006848FB"/>
    <w:rsid w:val="00685F45"/>
    <w:rsid w:val="00691D5A"/>
    <w:rsid w:val="006977B3"/>
    <w:rsid w:val="006A1FFF"/>
    <w:rsid w:val="006C7F16"/>
    <w:rsid w:val="006D5F3B"/>
    <w:rsid w:val="006E41E7"/>
    <w:rsid w:val="00703753"/>
    <w:rsid w:val="007041CD"/>
    <w:rsid w:val="00712654"/>
    <w:rsid w:val="00712D74"/>
    <w:rsid w:val="007159D7"/>
    <w:rsid w:val="007346C7"/>
    <w:rsid w:val="00741D04"/>
    <w:rsid w:val="00746FB4"/>
    <w:rsid w:val="0075679D"/>
    <w:rsid w:val="007714F3"/>
    <w:rsid w:val="007801EE"/>
    <w:rsid w:val="00792FA7"/>
    <w:rsid w:val="007C0F02"/>
    <w:rsid w:val="007C23C6"/>
    <w:rsid w:val="007D717D"/>
    <w:rsid w:val="007E2DE8"/>
    <w:rsid w:val="007E4E17"/>
    <w:rsid w:val="007F3E71"/>
    <w:rsid w:val="008011C4"/>
    <w:rsid w:val="0080420F"/>
    <w:rsid w:val="008071A8"/>
    <w:rsid w:val="0084011E"/>
    <w:rsid w:val="008405CF"/>
    <w:rsid w:val="00847041"/>
    <w:rsid w:val="00875733"/>
    <w:rsid w:val="00885AAB"/>
    <w:rsid w:val="008A0735"/>
    <w:rsid w:val="008A22D0"/>
    <w:rsid w:val="008A3DD3"/>
    <w:rsid w:val="008B4B7D"/>
    <w:rsid w:val="008C2BD1"/>
    <w:rsid w:val="008C6986"/>
    <w:rsid w:val="008D3953"/>
    <w:rsid w:val="008E20ED"/>
    <w:rsid w:val="008E3985"/>
    <w:rsid w:val="008E6939"/>
    <w:rsid w:val="0092603F"/>
    <w:rsid w:val="00932FF0"/>
    <w:rsid w:val="009338A4"/>
    <w:rsid w:val="00935078"/>
    <w:rsid w:val="009445E7"/>
    <w:rsid w:val="009476BE"/>
    <w:rsid w:val="00954A99"/>
    <w:rsid w:val="0096493C"/>
    <w:rsid w:val="00965808"/>
    <w:rsid w:val="00970C34"/>
    <w:rsid w:val="00976EA9"/>
    <w:rsid w:val="00980DFC"/>
    <w:rsid w:val="00983E4D"/>
    <w:rsid w:val="00992583"/>
    <w:rsid w:val="009938B7"/>
    <w:rsid w:val="009A19F9"/>
    <w:rsid w:val="009A66C4"/>
    <w:rsid w:val="009B73B6"/>
    <w:rsid w:val="009F1726"/>
    <w:rsid w:val="009F60F1"/>
    <w:rsid w:val="00A20CD7"/>
    <w:rsid w:val="00A30B79"/>
    <w:rsid w:val="00A37FC7"/>
    <w:rsid w:val="00A43973"/>
    <w:rsid w:val="00A572A2"/>
    <w:rsid w:val="00A6246F"/>
    <w:rsid w:val="00A64488"/>
    <w:rsid w:val="00A724D4"/>
    <w:rsid w:val="00A7703D"/>
    <w:rsid w:val="00A90435"/>
    <w:rsid w:val="00A95BCF"/>
    <w:rsid w:val="00AC4F78"/>
    <w:rsid w:val="00AC514E"/>
    <w:rsid w:val="00AD0487"/>
    <w:rsid w:val="00AD2918"/>
    <w:rsid w:val="00AE2777"/>
    <w:rsid w:val="00AF09A4"/>
    <w:rsid w:val="00AF4E8D"/>
    <w:rsid w:val="00B01263"/>
    <w:rsid w:val="00B22CD2"/>
    <w:rsid w:val="00B30E81"/>
    <w:rsid w:val="00B32C7C"/>
    <w:rsid w:val="00B56E23"/>
    <w:rsid w:val="00B6540F"/>
    <w:rsid w:val="00B7269C"/>
    <w:rsid w:val="00B82AC6"/>
    <w:rsid w:val="00B9253C"/>
    <w:rsid w:val="00B932C7"/>
    <w:rsid w:val="00B9488A"/>
    <w:rsid w:val="00BC1CED"/>
    <w:rsid w:val="00BC7ECA"/>
    <w:rsid w:val="00BD617D"/>
    <w:rsid w:val="00BD71B9"/>
    <w:rsid w:val="00BE144C"/>
    <w:rsid w:val="00BE4DF3"/>
    <w:rsid w:val="00BF20CF"/>
    <w:rsid w:val="00C043CF"/>
    <w:rsid w:val="00C06269"/>
    <w:rsid w:val="00C067A2"/>
    <w:rsid w:val="00C17B8F"/>
    <w:rsid w:val="00C20D23"/>
    <w:rsid w:val="00C3504B"/>
    <w:rsid w:val="00C47F5E"/>
    <w:rsid w:val="00C53EAE"/>
    <w:rsid w:val="00CA2F2B"/>
    <w:rsid w:val="00CB2CEE"/>
    <w:rsid w:val="00CB576D"/>
    <w:rsid w:val="00CB7458"/>
    <w:rsid w:val="00CD670A"/>
    <w:rsid w:val="00CD68CD"/>
    <w:rsid w:val="00CD71C6"/>
    <w:rsid w:val="00CF5E34"/>
    <w:rsid w:val="00D00660"/>
    <w:rsid w:val="00D115CB"/>
    <w:rsid w:val="00D23925"/>
    <w:rsid w:val="00D260D4"/>
    <w:rsid w:val="00D42161"/>
    <w:rsid w:val="00D51024"/>
    <w:rsid w:val="00D621AA"/>
    <w:rsid w:val="00D6694B"/>
    <w:rsid w:val="00D71614"/>
    <w:rsid w:val="00D75E25"/>
    <w:rsid w:val="00D76618"/>
    <w:rsid w:val="00D87D45"/>
    <w:rsid w:val="00DA0F0D"/>
    <w:rsid w:val="00DA2E91"/>
    <w:rsid w:val="00DA77AE"/>
    <w:rsid w:val="00DB70E9"/>
    <w:rsid w:val="00DC2451"/>
    <w:rsid w:val="00DC30D0"/>
    <w:rsid w:val="00E06093"/>
    <w:rsid w:val="00E25997"/>
    <w:rsid w:val="00E26412"/>
    <w:rsid w:val="00E32361"/>
    <w:rsid w:val="00E34FF1"/>
    <w:rsid w:val="00E42B38"/>
    <w:rsid w:val="00E50E0E"/>
    <w:rsid w:val="00E50E62"/>
    <w:rsid w:val="00E71798"/>
    <w:rsid w:val="00E71B6D"/>
    <w:rsid w:val="00E850E0"/>
    <w:rsid w:val="00E877FB"/>
    <w:rsid w:val="00E9782D"/>
    <w:rsid w:val="00EA3E3A"/>
    <w:rsid w:val="00EA431D"/>
    <w:rsid w:val="00EB0E8E"/>
    <w:rsid w:val="00EC5E9D"/>
    <w:rsid w:val="00EE4067"/>
    <w:rsid w:val="00EE6483"/>
    <w:rsid w:val="00F052EC"/>
    <w:rsid w:val="00F134D6"/>
    <w:rsid w:val="00F13F2C"/>
    <w:rsid w:val="00F14171"/>
    <w:rsid w:val="00F23AA4"/>
    <w:rsid w:val="00F42F46"/>
    <w:rsid w:val="00F45E95"/>
    <w:rsid w:val="00F73E7A"/>
    <w:rsid w:val="00F90B59"/>
    <w:rsid w:val="00FA2338"/>
    <w:rsid w:val="00FC0632"/>
    <w:rsid w:val="00FD0FA4"/>
    <w:rsid w:val="00FD450B"/>
    <w:rsid w:val="00FD515A"/>
    <w:rsid w:val="00FE4F59"/>
    <w:rsid w:val="00FE5842"/>
    <w:rsid w:val="00FF429A"/>
    <w:rsid w:val="00FF595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6145"/>
    <o:shapelayout v:ext="edit">
      <o:idmap v:ext="edit" data="1"/>
    </o:shapelayout>
  </w:shapeDefaults>
  <w:decimalSymbol w:val="."/>
  <w:listSeparator w:val=","/>
  <w15:chartTrackingRefBased/>
  <w15:docId w15:val="{6D3E81C3-A78F-4E24-B61C-454CF489A74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/>
    <w:lsdException w:name="heading 7" w:semiHidden="1" w:uiPriority="9" w:unhideWhenUsed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iPriority="0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semiHidden="1" w:uiPriority="22" w:unhideWhenUsed="1" w:qFormat="1"/>
    <w:lsdException w:name="Emphasis" w:semiHidden="1" w:uiPriority="20" w:unhideWhenUsed="1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semiHidden="1" w:uiPriority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semiHidden="1" w:uiPriority="29" w:unhideWhenUsed="1" w:qFormat="1"/>
    <w:lsdException w:name="Intense Quote" w:semiHidden="1" w:uiPriority="30" w:unhideWhenUsed="1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semiHidden="1" w:uiPriority="19" w:unhideWhenUsed="1" w:qFormat="1"/>
    <w:lsdException w:name="Intense Emphasis" w:semiHidden="1" w:uiPriority="21" w:unhideWhenUsed="1" w:qFormat="1"/>
    <w:lsdException w:name="Subtle Reference" w:semiHidden="1" w:uiPriority="31" w:unhideWhenUsed="1" w:qFormat="1"/>
    <w:lsdException w:name="Intense Reference" w:semiHidden="1" w:uiPriority="32" w:unhideWhenUsed="1" w:qFormat="1"/>
    <w:lsdException w:name="Book Title" w:semiHidden="1" w:uiPriority="33" w:unhideWhenUsed="1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712D74"/>
    <w:pPr>
      <w:spacing w:after="180"/>
    </w:pPr>
    <w:rPr>
      <w:rFonts w:ascii="ElegaGarmnd BT" w:hAnsi="ElegaGarmnd BT"/>
    </w:rPr>
  </w:style>
  <w:style w:type="paragraph" w:styleId="Heading1">
    <w:name w:val="heading 1"/>
    <w:basedOn w:val="Normal"/>
    <w:next w:val="Normal"/>
    <w:link w:val="Heading1Char"/>
    <w:uiPriority w:val="9"/>
    <w:qFormat/>
    <w:rsid w:val="00A7703D"/>
    <w:pPr>
      <w:keepLines/>
      <w:pageBreakBefore/>
      <w:numPr>
        <w:numId w:val="20"/>
      </w:numPr>
      <w:pBdr>
        <w:top w:val="single" w:sz="4" w:space="31" w:color="FFFFFF" w:themeColor="background1"/>
        <w:bottom w:val="single" w:sz="4" w:space="31" w:color="8A5213"/>
      </w:pBdr>
      <w:spacing w:before="240" w:after="240"/>
      <w:ind w:left="720"/>
      <w:outlineLvl w:val="0"/>
    </w:pPr>
    <w:rPr>
      <w:rFonts w:eastAsiaTheme="majorEastAsia" w:cstheme="majorBidi"/>
      <w:color w:val="4C0049"/>
      <w:sz w:val="52"/>
      <w:szCs w:val="32"/>
    </w:rPr>
  </w:style>
  <w:style w:type="paragraph" w:styleId="Heading2">
    <w:name w:val="heading 2"/>
    <w:basedOn w:val="Heading1"/>
    <w:next w:val="Normal"/>
    <w:link w:val="Heading2Char"/>
    <w:uiPriority w:val="9"/>
    <w:qFormat/>
    <w:rsid w:val="006C7F16"/>
    <w:pPr>
      <w:pageBreakBefore w:val="0"/>
      <w:numPr>
        <w:ilvl w:val="1"/>
      </w:numPr>
      <w:pBdr>
        <w:top w:val="none" w:sz="0" w:space="0" w:color="auto"/>
        <w:bottom w:val="none" w:sz="0" w:space="0" w:color="auto"/>
      </w:pBdr>
      <w:spacing w:after="0"/>
      <w:outlineLvl w:val="1"/>
    </w:pPr>
    <w:rPr>
      <w:color w:val="auto"/>
      <w:sz w:val="32"/>
      <w:szCs w:val="28"/>
    </w:rPr>
  </w:style>
  <w:style w:type="paragraph" w:styleId="Heading3">
    <w:name w:val="heading 3"/>
    <w:basedOn w:val="Heading2"/>
    <w:next w:val="Normal"/>
    <w:link w:val="Heading3Char"/>
    <w:uiPriority w:val="9"/>
    <w:qFormat/>
    <w:rsid w:val="005607F3"/>
    <w:pPr>
      <w:keepLines w:val="0"/>
      <w:numPr>
        <w:ilvl w:val="2"/>
      </w:numPr>
      <w:outlineLvl w:val="2"/>
    </w:pPr>
    <w:rPr>
      <w:rFonts w:ascii="Humnst777 BT" w:hAnsi="Humnst777 BT"/>
      <w:b/>
      <w:sz w:val="20"/>
      <w:szCs w:val="24"/>
    </w:rPr>
  </w:style>
  <w:style w:type="paragraph" w:styleId="Heading4">
    <w:name w:val="heading 4"/>
    <w:basedOn w:val="Heading3"/>
    <w:next w:val="Normal"/>
    <w:link w:val="Heading4Char"/>
    <w:uiPriority w:val="9"/>
    <w:qFormat/>
    <w:rsid w:val="005607F3"/>
    <w:pPr>
      <w:numPr>
        <w:ilvl w:val="3"/>
      </w:numPr>
      <w:tabs>
        <w:tab w:val="left" w:pos="1080"/>
      </w:tabs>
      <w:outlineLvl w:val="3"/>
    </w:pPr>
    <w:rPr>
      <w:b w:val="0"/>
      <w:i/>
      <w:szCs w:val="22"/>
    </w:rPr>
  </w:style>
  <w:style w:type="paragraph" w:styleId="Heading5">
    <w:name w:val="heading 5"/>
    <w:basedOn w:val="Heading4"/>
    <w:next w:val="Normal"/>
    <w:link w:val="Heading5Char"/>
    <w:uiPriority w:val="9"/>
    <w:qFormat/>
    <w:rsid w:val="00BF20CF"/>
    <w:pPr>
      <w:numPr>
        <w:ilvl w:val="4"/>
      </w:numPr>
      <w:outlineLvl w:val="4"/>
    </w:pPr>
  </w:style>
  <w:style w:type="paragraph" w:styleId="Heading6">
    <w:name w:val="heading 6"/>
    <w:basedOn w:val="Normal"/>
    <w:next w:val="Normal"/>
    <w:link w:val="Heading6Char"/>
    <w:uiPriority w:val="9"/>
    <w:semiHidden/>
    <w:rsid w:val="008011C4"/>
    <w:pPr>
      <w:keepNext/>
      <w:keepLines/>
      <w:spacing w:before="40" w:after="0"/>
      <w:outlineLvl w:val="5"/>
    </w:pPr>
    <w:rPr>
      <w:rFonts w:asciiTheme="majorHAnsi" w:eastAsiaTheme="majorEastAsia" w:hAnsiTheme="majorHAnsi" w:cstheme="majorBidi"/>
      <w:color w:val="1F4D78" w:themeColor="accent1" w:themeShade="7F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1Char">
    <w:name w:val="Heading 1 Char"/>
    <w:basedOn w:val="DefaultParagraphFont"/>
    <w:link w:val="Heading1"/>
    <w:uiPriority w:val="9"/>
    <w:rsid w:val="00A7703D"/>
    <w:rPr>
      <w:rFonts w:ascii="ElegaGarmnd BT" w:eastAsiaTheme="majorEastAsia" w:hAnsi="ElegaGarmnd BT" w:cstheme="majorBidi"/>
      <w:color w:val="4C0049"/>
      <w:sz w:val="52"/>
      <w:szCs w:val="32"/>
    </w:rPr>
  </w:style>
  <w:style w:type="paragraph" w:styleId="TOCHeading">
    <w:name w:val="TOC Heading"/>
    <w:basedOn w:val="Normal"/>
    <w:next w:val="Normal"/>
    <w:uiPriority w:val="39"/>
    <w:unhideWhenUsed/>
    <w:qFormat/>
    <w:rsid w:val="00E50E0E"/>
    <w:rPr>
      <w:rFonts w:ascii="Humnst777 BT" w:hAnsi="Humnst777 BT"/>
      <w:b/>
      <w:sz w:val="24"/>
    </w:rPr>
  </w:style>
  <w:style w:type="paragraph" w:customStyle="1" w:styleId="FooterPageNumber">
    <w:name w:val="Footer Page Number"/>
    <w:basedOn w:val="Normal"/>
    <w:qFormat/>
    <w:rsid w:val="00594DF0"/>
    <w:pPr>
      <w:framePr w:w="288" w:wrap="auto" w:vAnchor="page" w:hAnchor="margin" w:xAlign="right" w:y="14689" w:anchorLock="1"/>
      <w:jc w:val="right"/>
    </w:pPr>
  </w:style>
  <w:style w:type="paragraph" w:styleId="Header">
    <w:name w:val="header"/>
    <w:basedOn w:val="Normal"/>
    <w:link w:val="HeaderChar"/>
    <w:uiPriority w:val="99"/>
    <w:unhideWhenUsed/>
    <w:rsid w:val="00FA2338"/>
    <w:pPr>
      <w:tabs>
        <w:tab w:val="center" w:pos="4680"/>
        <w:tab w:val="right" w:pos="9360"/>
      </w:tabs>
      <w:spacing w:after="0" w:line="240" w:lineRule="auto"/>
    </w:pPr>
  </w:style>
  <w:style w:type="paragraph" w:styleId="TableofFigures">
    <w:name w:val="table of figures"/>
    <w:basedOn w:val="TOC1"/>
    <w:next w:val="Normal"/>
    <w:uiPriority w:val="99"/>
    <w:unhideWhenUsed/>
    <w:rsid w:val="005061FE"/>
    <w:pPr>
      <w:spacing w:after="0"/>
    </w:pPr>
    <w:rPr>
      <w:b w:val="0"/>
    </w:rPr>
  </w:style>
  <w:style w:type="character" w:customStyle="1" w:styleId="HeaderChar">
    <w:name w:val="Header Char"/>
    <w:basedOn w:val="DefaultParagraphFont"/>
    <w:link w:val="Header"/>
    <w:uiPriority w:val="99"/>
    <w:rsid w:val="00FA2338"/>
    <w:rPr>
      <w:rFonts w:ascii="ElegaGarmnd BT" w:hAnsi="ElegaGarmnd BT"/>
    </w:rPr>
  </w:style>
  <w:style w:type="character" w:customStyle="1" w:styleId="Heading2Char">
    <w:name w:val="Heading 2 Char"/>
    <w:basedOn w:val="DefaultParagraphFont"/>
    <w:link w:val="Heading2"/>
    <w:uiPriority w:val="9"/>
    <w:rsid w:val="006C7F16"/>
    <w:rPr>
      <w:rFonts w:ascii="ElegaGarmnd BT" w:eastAsiaTheme="majorEastAsia" w:hAnsi="ElegaGarmnd BT" w:cstheme="majorBidi"/>
      <w:sz w:val="32"/>
      <w:szCs w:val="28"/>
    </w:rPr>
  </w:style>
  <w:style w:type="paragraph" w:styleId="ListParagraph">
    <w:name w:val="List Paragraph"/>
    <w:basedOn w:val="Normal"/>
    <w:uiPriority w:val="34"/>
    <w:semiHidden/>
    <w:qFormat/>
    <w:rsid w:val="00E50E0E"/>
    <w:pPr>
      <w:ind w:left="720"/>
      <w:contextualSpacing/>
    </w:pPr>
  </w:style>
  <w:style w:type="paragraph" w:styleId="TOC1">
    <w:name w:val="toc 1"/>
    <w:basedOn w:val="Normal"/>
    <w:next w:val="Normal"/>
    <w:autoRedefine/>
    <w:uiPriority w:val="39"/>
    <w:unhideWhenUsed/>
    <w:rsid w:val="003E0B43"/>
    <w:pPr>
      <w:tabs>
        <w:tab w:val="left" w:pos="2448"/>
        <w:tab w:val="right" w:leader="dot" w:pos="9360"/>
      </w:tabs>
      <w:spacing w:after="60"/>
      <w:ind w:left="2160"/>
    </w:pPr>
    <w:rPr>
      <w:rFonts w:ascii="Humnst777 BT" w:hAnsi="Humnst777 BT"/>
      <w:b/>
      <w:sz w:val="16"/>
    </w:rPr>
  </w:style>
  <w:style w:type="paragraph" w:styleId="TOC2">
    <w:name w:val="toc 2"/>
    <w:basedOn w:val="Normal"/>
    <w:next w:val="Normal"/>
    <w:uiPriority w:val="39"/>
    <w:unhideWhenUsed/>
    <w:rsid w:val="00626E78"/>
    <w:pPr>
      <w:tabs>
        <w:tab w:val="left" w:pos="3024"/>
        <w:tab w:val="right" w:leader="dot" w:pos="9360"/>
      </w:tabs>
      <w:spacing w:after="60"/>
      <w:ind w:left="2592"/>
    </w:pPr>
    <w:rPr>
      <w:rFonts w:ascii="Humnst777 BT" w:hAnsi="Humnst777 BT"/>
      <w:noProof/>
      <w:sz w:val="16"/>
    </w:rPr>
  </w:style>
  <w:style w:type="character" w:styleId="Hyperlink">
    <w:name w:val="Hyperlink"/>
    <w:basedOn w:val="DefaultParagraphFont"/>
    <w:uiPriority w:val="99"/>
    <w:unhideWhenUsed/>
    <w:rsid w:val="00537E25"/>
    <w:rPr>
      <w:rFonts w:ascii="Humnst777 BT" w:hAnsi="Humnst777 BT"/>
      <w:color w:val="AA6E0B"/>
      <w:sz w:val="22"/>
      <w:u w:val="single"/>
    </w:rPr>
  </w:style>
  <w:style w:type="paragraph" w:customStyle="1" w:styleId="Listnumbered">
    <w:name w:val="List numbered"/>
    <w:basedOn w:val="ListNumber"/>
    <w:uiPriority w:val="4"/>
    <w:qFormat/>
    <w:rsid w:val="00A7703D"/>
    <w:pPr>
      <w:numPr>
        <w:numId w:val="3"/>
      </w:numPr>
    </w:pPr>
  </w:style>
  <w:style w:type="paragraph" w:customStyle="1" w:styleId="ListBulleted">
    <w:name w:val="List Bulleted"/>
    <w:basedOn w:val="ListParagraph"/>
    <w:uiPriority w:val="4"/>
    <w:qFormat/>
    <w:rsid w:val="00A7703D"/>
    <w:pPr>
      <w:numPr>
        <w:numId w:val="38"/>
      </w:numPr>
    </w:pPr>
  </w:style>
  <w:style w:type="character" w:customStyle="1" w:styleId="Heading3Char">
    <w:name w:val="Heading 3 Char"/>
    <w:basedOn w:val="DefaultParagraphFont"/>
    <w:link w:val="Heading3"/>
    <w:uiPriority w:val="9"/>
    <w:rsid w:val="005607F3"/>
    <w:rPr>
      <w:rFonts w:ascii="Humnst777 BT" w:eastAsiaTheme="majorEastAsia" w:hAnsi="Humnst777 BT" w:cstheme="majorBidi"/>
      <w:b/>
      <w:sz w:val="20"/>
      <w:szCs w:val="24"/>
    </w:rPr>
  </w:style>
  <w:style w:type="paragraph" w:styleId="TOC3">
    <w:name w:val="toc 3"/>
    <w:basedOn w:val="Normal"/>
    <w:next w:val="Normal"/>
    <w:uiPriority w:val="39"/>
    <w:unhideWhenUsed/>
    <w:rsid w:val="00626E78"/>
    <w:pPr>
      <w:tabs>
        <w:tab w:val="left" w:pos="3672"/>
        <w:tab w:val="right" w:leader="dot" w:pos="9360"/>
      </w:tabs>
      <w:spacing w:after="60"/>
      <w:ind w:left="3096"/>
    </w:pPr>
    <w:rPr>
      <w:rFonts w:ascii="Humnst777 BT" w:hAnsi="Humnst777 BT"/>
      <w:noProof/>
      <w:sz w:val="16"/>
    </w:rPr>
  </w:style>
  <w:style w:type="paragraph" w:customStyle="1" w:styleId="SubmittalInfo">
    <w:name w:val="Submittal Info"/>
    <w:basedOn w:val="Normal"/>
    <w:uiPriority w:val="19"/>
    <w:qFormat/>
    <w:rsid w:val="001C2FB2"/>
    <w:pPr>
      <w:spacing w:after="60" w:line="240" w:lineRule="auto"/>
    </w:pPr>
    <w:rPr>
      <w:rFonts w:ascii="Humnst777 BT" w:hAnsi="Humnst777 BT"/>
      <w:bCs/>
      <w:noProof/>
      <w:sz w:val="18"/>
    </w:rPr>
  </w:style>
  <w:style w:type="character" w:customStyle="1" w:styleId="Heading4Char">
    <w:name w:val="Heading 4 Char"/>
    <w:basedOn w:val="DefaultParagraphFont"/>
    <w:link w:val="Heading4"/>
    <w:uiPriority w:val="9"/>
    <w:rsid w:val="005607F3"/>
    <w:rPr>
      <w:rFonts w:ascii="Humnst777 BT" w:eastAsiaTheme="majorEastAsia" w:hAnsi="Humnst777 BT" w:cstheme="majorBidi"/>
      <w:i/>
      <w:sz w:val="20"/>
    </w:rPr>
  </w:style>
  <w:style w:type="character" w:styleId="CommentReference">
    <w:name w:val="annotation reference"/>
    <w:basedOn w:val="DefaultParagraphFont"/>
    <w:uiPriority w:val="99"/>
    <w:semiHidden/>
    <w:unhideWhenUsed/>
    <w:rsid w:val="00B30E81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B30E81"/>
    <w:pPr>
      <w:spacing w:line="240" w:lineRule="auto"/>
    </w:pPr>
    <w:rPr>
      <w:sz w:val="20"/>
      <w:szCs w:val="20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B30E81"/>
    <w:rPr>
      <w:rFonts w:ascii="ElegaGarmnd BT" w:hAnsi="ElegaGarmnd BT"/>
      <w:sz w:val="20"/>
      <w:szCs w:val="20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B30E81"/>
    <w:rPr>
      <w:b/>
      <w:bCs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B30E81"/>
    <w:rPr>
      <w:rFonts w:ascii="ElegaGarmnd BT" w:hAnsi="ElegaGarmnd BT"/>
      <w:b/>
      <w:bCs/>
      <w:sz w:val="20"/>
      <w:szCs w:val="20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B30E81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B30E81"/>
    <w:rPr>
      <w:rFonts w:ascii="Segoe UI" w:hAnsi="Segoe UI" w:cs="Segoe UI"/>
      <w:sz w:val="18"/>
      <w:szCs w:val="18"/>
    </w:rPr>
  </w:style>
  <w:style w:type="character" w:customStyle="1" w:styleId="Heading5Char">
    <w:name w:val="Heading 5 Char"/>
    <w:basedOn w:val="DefaultParagraphFont"/>
    <w:link w:val="Heading5"/>
    <w:uiPriority w:val="9"/>
    <w:rsid w:val="00BF20CF"/>
    <w:rPr>
      <w:rFonts w:ascii="Humnst777 BT" w:eastAsiaTheme="majorEastAsia" w:hAnsi="Humnst777 BT" w:cstheme="majorBidi"/>
      <w:i/>
      <w:sz w:val="20"/>
    </w:rPr>
  </w:style>
  <w:style w:type="character" w:customStyle="1" w:styleId="Heading6Char">
    <w:name w:val="Heading 6 Char"/>
    <w:basedOn w:val="DefaultParagraphFont"/>
    <w:link w:val="Heading6"/>
    <w:uiPriority w:val="9"/>
    <w:semiHidden/>
    <w:rsid w:val="005F14A8"/>
    <w:rPr>
      <w:rFonts w:asciiTheme="majorHAnsi" w:eastAsiaTheme="majorEastAsia" w:hAnsiTheme="majorHAnsi" w:cstheme="majorBidi"/>
      <w:color w:val="1F4D78" w:themeColor="accent1" w:themeShade="7F"/>
    </w:rPr>
  </w:style>
  <w:style w:type="paragraph" w:styleId="Footer">
    <w:name w:val="footer"/>
    <w:basedOn w:val="Normal"/>
    <w:link w:val="FooterChar"/>
    <w:uiPriority w:val="24"/>
    <w:rsid w:val="009F60F1"/>
    <w:pPr>
      <w:spacing w:after="0" w:line="240" w:lineRule="auto"/>
      <w:ind w:left="4608" w:right="720"/>
    </w:pPr>
    <w:rPr>
      <w:rFonts w:ascii="Humnst777 BT" w:hAnsi="Humnst777 BT"/>
      <w:color w:val="4D4D4A"/>
      <w:sz w:val="14"/>
    </w:rPr>
  </w:style>
  <w:style w:type="character" w:customStyle="1" w:styleId="FooterChar">
    <w:name w:val="Footer Char"/>
    <w:basedOn w:val="DefaultParagraphFont"/>
    <w:link w:val="Footer"/>
    <w:uiPriority w:val="24"/>
    <w:rsid w:val="009F60F1"/>
    <w:rPr>
      <w:rFonts w:ascii="Humnst777 BT" w:hAnsi="Humnst777 BT"/>
      <w:color w:val="4D4D4A"/>
      <w:sz w:val="14"/>
    </w:rPr>
  </w:style>
  <w:style w:type="numbering" w:customStyle="1" w:styleId="Headings">
    <w:name w:val="Headings"/>
    <w:uiPriority w:val="99"/>
    <w:rsid w:val="00FD450B"/>
    <w:pPr>
      <w:numPr>
        <w:numId w:val="8"/>
      </w:numPr>
    </w:pPr>
  </w:style>
  <w:style w:type="paragraph" w:styleId="ListNumber">
    <w:name w:val="List Number"/>
    <w:basedOn w:val="Normal"/>
    <w:uiPriority w:val="99"/>
    <w:semiHidden/>
    <w:unhideWhenUsed/>
    <w:rsid w:val="004C3DA0"/>
    <w:pPr>
      <w:numPr>
        <w:numId w:val="24"/>
      </w:numPr>
      <w:contextualSpacing/>
    </w:pPr>
  </w:style>
  <w:style w:type="paragraph" w:customStyle="1" w:styleId="InstructionsFORINTERNALUSEONLY">
    <w:name w:val="Instructions FOR INTERNAL USE ONLY"/>
    <w:basedOn w:val="Normal"/>
    <w:link w:val="InstructionsFORINTERNALUSEONLYChar"/>
    <w:uiPriority w:val="99"/>
    <w:qFormat/>
    <w:rsid w:val="00184DFF"/>
    <w:pPr>
      <w:spacing w:before="120" w:after="120"/>
    </w:pPr>
    <w:rPr>
      <w:i/>
      <w:color w:val="FF0000"/>
      <w:sz w:val="18"/>
    </w:rPr>
  </w:style>
  <w:style w:type="paragraph" w:customStyle="1" w:styleId="TitlePage2">
    <w:name w:val="Title Page 2"/>
    <w:basedOn w:val="Normal"/>
    <w:uiPriority w:val="19"/>
    <w:qFormat/>
    <w:rsid w:val="00F23AA4"/>
    <w:pPr>
      <w:pBdr>
        <w:top w:val="single" w:sz="4" w:space="31" w:color="FFFFFF" w:themeColor="background1"/>
        <w:bottom w:val="single" w:sz="4" w:space="31" w:color="8A5213"/>
      </w:pBdr>
      <w:spacing w:before="600" w:after="400"/>
    </w:pPr>
    <w:rPr>
      <w:rFonts w:eastAsiaTheme="majorEastAsia" w:cstheme="majorBidi"/>
      <w:color w:val="4C0049"/>
      <w:spacing w:val="-10"/>
      <w:kern w:val="28"/>
      <w:sz w:val="40"/>
      <w:szCs w:val="56"/>
    </w:rPr>
  </w:style>
  <w:style w:type="paragraph" w:customStyle="1" w:styleId="caption-regular">
    <w:name w:val="caption-regular"/>
    <w:basedOn w:val="Normal"/>
    <w:uiPriority w:val="13"/>
    <w:rsid w:val="00935078"/>
    <w:pPr>
      <w:spacing w:after="240" w:line="240" w:lineRule="auto"/>
    </w:pPr>
    <w:rPr>
      <w:rFonts w:eastAsia="Times New Roman" w:cs="Times New Roman"/>
      <w:i/>
      <w:spacing w:val="1"/>
      <w:sz w:val="20"/>
      <w:szCs w:val="20"/>
    </w:rPr>
  </w:style>
  <w:style w:type="paragraph" w:customStyle="1" w:styleId="TableRowLEFT">
    <w:name w:val="Table_Row_LEFT"/>
    <w:basedOn w:val="Normal"/>
    <w:uiPriority w:val="14"/>
    <w:rsid w:val="00AF09A4"/>
    <w:pPr>
      <w:spacing w:before="60" w:after="60"/>
    </w:pPr>
    <w:rPr>
      <w:rFonts w:ascii="Humnst777 Lt BT" w:eastAsia="Arial Unicode MS" w:hAnsi="Humnst777 Lt BT" w:cs="Times New Roman"/>
      <w:bCs/>
      <w:sz w:val="20"/>
      <w:szCs w:val="15"/>
    </w:rPr>
  </w:style>
  <w:style w:type="paragraph" w:customStyle="1" w:styleId="TableHeadLEFT">
    <w:name w:val="Table_Head_LEFT"/>
    <w:basedOn w:val="TableRowLEFT"/>
    <w:uiPriority w:val="14"/>
    <w:rsid w:val="00AF09A4"/>
    <w:rPr>
      <w:rFonts w:ascii="Humnst777 BT" w:hAnsi="Humnst777 BT"/>
      <w:b/>
      <w:bCs w:val="0"/>
      <w:color w:val="FFFFFF" w:themeColor="background1"/>
    </w:rPr>
  </w:style>
  <w:style w:type="character" w:customStyle="1" w:styleId="InstructionsFORINTERNALUSEONLYChar">
    <w:name w:val="Instructions FOR INTERNAL USE ONLY Char"/>
    <w:basedOn w:val="DefaultParagraphFont"/>
    <w:link w:val="InstructionsFORINTERNALUSEONLY"/>
    <w:uiPriority w:val="99"/>
    <w:rsid w:val="00184DFF"/>
    <w:rPr>
      <w:rFonts w:ascii="ElegaGarmnd BT" w:hAnsi="ElegaGarmnd BT"/>
      <w:i/>
      <w:color w:val="FF0000"/>
      <w:sz w:val="18"/>
    </w:rPr>
  </w:style>
  <w:style w:type="paragraph" w:customStyle="1" w:styleId="TableRowCentered">
    <w:name w:val="Table_Row_Centered"/>
    <w:basedOn w:val="TableRowLEFT"/>
    <w:uiPriority w:val="14"/>
    <w:qFormat/>
    <w:rsid w:val="00AF09A4"/>
    <w:pPr>
      <w:jc w:val="center"/>
    </w:pPr>
  </w:style>
  <w:style w:type="paragraph" w:customStyle="1" w:styleId="TableRowRIGHT">
    <w:name w:val="Table_Row_RIGHT"/>
    <w:basedOn w:val="TableRowLEFT"/>
    <w:uiPriority w:val="14"/>
    <w:qFormat/>
    <w:rsid w:val="00C06269"/>
    <w:pPr>
      <w:jc w:val="right"/>
    </w:pPr>
  </w:style>
  <w:style w:type="paragraph" w:customStyle="1" w:styleId="TableHeadCENTERED">
    <w:name w:val="Table_Head_CENTERED"/>
    <w:basedOn w:val="TableHeadLEFT"/>
    <w:uiPriority w:val="14"/>
    <w:qFormat/>
    <w:rsid w:val="00AF09A4"/>
    <w:pPr>
      <w:jc w:val="center"/>
    </w:pPr>
  </w:style>
  <w:style w:type="paragraph" w:customStyle="1" w:styleId="TableHeadRIGHT">
    <w:name w:val="Table_Head_RIGHT"/>
    <w:basedOn w:val="TableHeadLEFT"/>
    <w:uiPriority w:val="14"/>
    <w:qFormat/>
    <w:rsid w:val="00992583"/>
    <w:pPr>
      <w:jc w:val="right"/>
    </w:pPr>
  </w:style>
  <w:style w:type="paragraph" w:customStyle="1" w:styleId="TextBoxFont">
    <w:name w:val="Text Box Font"/>
    <w:basedOn w:val="caption-regular"/>
    <w:uiPriority w:val="13"/>
    <w:qFormat/>
    <w:rsid w:val="00935078"/>
    <w:pPr>
      <w:spacing w:line="259" w:lineRule="auto"/>
    </w:pPr>
    <w:rPr>
      <w:color w:val="8A5213"/>
    </w:rPr>
  </w:style>
  <w:style w:type="paragraph" w:customStyle="1" w:styleId="TextBoxBullet">
    <w:name w:val="Text Box Bullet"/>
    <w:basedOn w:val="TextBoxFont"/>
    <w:uiPriority w:val="13"/>
    <w:qFormat/>
    <w:rsid w:val="00935078"/>
    <w:pPr>
      <w:numPr>
        <w:numId w:val="28"/>
      </w:numPr>
      <w:contextualSpacing/>
    </w:pPr>
  </w:style>
  <w:style w:type="paragraph" w:customStyle="1" w:styleId="AppendixHeading1">
    <w:name w:val="Appendix Heading 1"/>
    <w:basedOn w:val="Heading1"/>
    <w:next w:val="Normal"/>
    <w:uiPriority w:val="2"/>
    <w:semiHidden/>
    <w:rsid w:val="002E7AC7"/>
    <w:pPr>
      <w:numPr>
        <w:numId w:val="29"/>
      </w:numPr>
      <w:tabs>
        <w:tab w:val="left" w:pos="720"/>
      </w:tabs>
      <w:ind w:left="0" w:firstLine="0"/>
    </w:pPr>
  </w:style>
  <w:style w:type="paragraph" w:customStyle="1" w:styleId="TableCaption-TitleandReferenceNumber">
    <w:name w:val="Table Caption -Title and Reference Number"/>
    <w:basedOn w:val="Normal"/>
    <w:next w:val="Normal"/>
    <w:rsid w:val="008A0735"/>
    <w:pPr>
      <w:keepNext/>
      <w:spacing w:after="60" w:line="240" w:lineRule="auto"/>
    </w:pPr>
    <w:rPr>
      <w:rFonts w:ascii="Humnst777 BT" w:hAnsi="Humnst777 BT"/>
      <w:i/>
      <w:iCs/>
      <w:sz w:val="20"/>
      <w:szCs w:val="18"/>
    </w:rPr>
  </w:style>
  <w:style w:type="paragraph" w:customStyle="1" w:styleId="FigureCaptionTitle">
    <w:name w:val="Figure Caption / Title"/>
    <w:basedOn w:val="Normal"/>
    <w:next w:val="Normal"/>
    <w:qFormat/>
    <w:rsid w:val="008A0735"/>
    <w:pPr>
      <w:keepNext/>
      <w:spacing w:after="60" w:line="240" w:lineRule="auto"/>
    </w:pPr>
    <w:rPr>
      <w:rFonts w:ascii="Humnst777 BT" w:hAnsi="Humnst777 BT"/>
      <w:i/>
      <w:iCs/>
      <w:sz w:val="20"/>
      <w:szCs w:val="18"/>
    </w:rPr>
  </w:style>
  <w:style w:type="paragraph" w:customStyle="1" w:styleId="Titlepageinfo">
    <w:name w:val="Title page info"/>
    <w:basedOn w:val="Normal"/>
    <w:link w:val="TitlepageinfoChar"/>
    <w:qFormat/>
    <w:rsid w:val="00226EC4"/>
    <w:pPr>
      <w:spacing w:after="20" w:line="240" w:lineRule="auto"/>
    </w:pPr>
    <w:rPr>
      <w:rFonts w:ascii="Humnst777 BT" w:hAnsi="Humnst777 BT"/>
      <w:sz w:val="16"/>
    </w:rPr>
  </w:style>
  <w:style w:type="paragraph" w:customStyle="1" w:styleId="FooterPAGENUMBER0">
    <w:name w:val="Footer PAGE NUMBER"/>
    <w:basedOn w:val="Footer"/>
    <w:rsid w:val="007C23C6"/>
    <w:rPr>
      <w:sz w:val="20"/>
    </w:rPr>
  </w:style>
  <w:style w:type="character" w:styleId="PageNumber">
    <w:name w:val="page number"/>
    <w:basedOn w:val="DefaultParagraphFont"/>
    <w:uiPriority w:val="99"/>
    <w:semiHidden/>
    <w:unhideWhenUsed/>
    <w:rsid w:val="009F60F1"/>
  </w:style>
  <w:style w:type="paragraph" w:customStyle="1" w:styleId="calloutgraphictextWHITE">
    <w:name w:val="callout graphic text WHITE"/>
    <w:basedOn w:val="Normal"/>
    <w:qFormat/>
    <w:rsid w:val="00983E4D"/>
    <w:pPr>
      <w:spacing w:line="300" w:lineRule="auto"/>
    </w:pPr>
    <w:rPr>
      <w:rFonts w:ascii="Humnst777 BT" w:hAnsi="Humnst777 BT"/>
      <w:b/>
      <w:color w:val="FFFFFF" w:themeColor="background1"/>
      <w:sz w:val="18"/>
    </w:rPr>
  </w:style>
  <w:style w:type="paragraph" w:customStyle="1" w:styleId="calloutgraphictextDARKBROWN">
    <w:name w:val="callout graphic text DARK BROWN"/>
    <w:basedOn w:val="calloutgraphictextWHITE"/>
    <w:qFormat/>
    <w:rsid w:val="005B796B"/>
    <w:rPr>
      <w:b w:val="0"/>
      <w:color w:val="8A5213"/>
    </w:rPr>
  </w:style>
  <w:style w:type="paragraph" w:customStyle="1" w:styleId="TitlePage2SHORT">
    <w:name w:val="Title Page 2 SHORT"/>
    <w:basedOn w:val="TitlePage2"/>
    <w:qFormat/>
    <w:rsid w:val="00792FA7"/>
    <w:rPr>
      <w:sz w:val="52"/>
    </w:rPr>
  </w:style>
  <w:style w:type="paragraph" w:styleId="Revision">
    <w:name w:val="Revision"/>
    <w:hidden/>
    <w:uiPriority w:val="99"/>
    <w:semiHidden/>
    <w:rsid w:val="00847041"/>
    <w:pPr>
      <w:spacing w:after="0" w:line="240" w:lineRule="auto"/>
    </w:pPr>
    <w:rPr>
      <w:rFonts w:ascii="ElegaGarmnd BT" w:hAnsi="ElegaGarmnd BT"/>
    </w:rPr>
  </w:style>
  <w:style w:type="paragraph" w:customStyle="1" w:styleId="TitleCoverPage">
    <w:name w:val="Title Cover Page"/>
    <w:basedOn w:val="Normal"/>
    <w:qFormat/>
    <w:rsid w:val="008A22D0"/>
    <w:pPr>
      <w:tabs>
        <w:tab w:val="center" w:pos="4680"/>
        <w:tab w:val="right" w:pos="9360"/>
      </w:tabs>
      <w:spacing w:after="0" w:line="240" w:lineRule="auto"/>
    </w:pPr>
    <w:rPr>
      <w:rFonts w:ascii="Humnst777 BT" w:hAnsi="Humnst777 BT"/>
      <w:b/>
      <w:color w:val="FFFFFF" w:themeColor="background1"/>
      <w:sz w:val="36"/>
      <w:szCs w:val="32"/>
    </w:rPr>
  </w:style>
  <w:style w:type="paragraph" w:customStyle="1" w:styleId="HeadingNonumber">
    <w:name w:val="Heading No number"/>
    <w:basedOn w:val="Heading5"/>
    <w:qFormat/>
    <w:rsid w:val="00746FB4"/>
    <w:pPr>
      <w:numPr>
        <w:ilvl w:val="0"/>
        <w:numId w:val="0"/>
      </w:numPr>
    </w:pPr>
    <w:rPr>
      <w:b/>
      <w:i w:val="0"/>
    </w:rPr>
  </w:style>
  <w:style w:type="paragraph" w:customStyle="1" w:styleId="TitlePageInfoheaders">
    <w:name w:val="Title Page Info headers"/>
    <w:basedOn w:val="Normal"/>
    <w:qFormat/>
    <w:rsid w:val="00104946"/>
    <w:pPr>
      <w:spacing w:after="120"/>
    </w:pPr>
    <w:rPr>
      <w:rFonts w:ascii="Humnst777 BT" w:hAnsi="Humnst777 BT"/>
      <w:color w:val="445C5F"/>
      <w:sz w:val="16"/>
      <w:szCs w:val="16"/>
    </w:rPr>
  </w:style>
  <w:style w:type="paragraph" w:customStyle="1" w:styleId="TitlePageInfoPurplePeopleNames">
    <w:name w:val="Title Page Info Purple People Names"/>
    <w:basedOn w:val="Titlepageinfo"/>
    <w:link w:val="TitlePageInfoPurplePeopleNamesChar"/>
    <w:qFormat/>
    <w:rsid w:val="00104946"/>
    <w:rPr>
      <w:b/>
      <w:color w:val="4A3144"/>
    </w:rPr>
  </w:style>
  <w:style w:type="paragraph" w:customStyle="1" w:styleId="TitlePageInfoBoldCompanyNameProjNumber">
    <w:name w:val="Title Page Info Bold Company Name Proj Number"/>
    <w:basedOn w:val="Titlepageinfo"/>
    <w:qFormat/>
    <w:rsid w:val="00104946"/>
    <w:rPr>
      <w:b/>
    </w:rPr>
  </w:style>
  <w:style w:type="character" w:customStyle="1" w:styleId="TitlepageinfoChar">
    <w:name w:val="Title page info Char"/>
    <w:basedOn w:val="DefaultParagraphFont"/>
    <w:link w:val="Titlepageinfo"/>
    <w:rsid w:val="00104946"/>
    <w:rPr>
      <w:rFonts w:ascii="Humnst777 BT" w:hAnsi="Humnst777 BT"/>
      <w:sz w:val="16"/>
    </w:rPr>
  </w:style>
  <w:style w:type="character" w:customStyle="1" w:styleId="TitlePageInfoPurplePeopleNamesChar">
    <w:name w:val="Title Page Info Purple People Names Char"/>
    <w:basedOn w:val="TitlepageinfoChar"/>
    <w:link w:val="TitlePageInfoPurplePeopleNames"/>
    <w:rsid w:val="00104946"/>
    <w:rPr>
      <w:rFonts w:ascii="Humnst777 BT" w:hAnsi="Humnst777 BT"/>
      <w:b/>
      <w:color w:val="4A3144"/>
      <w:sz w:val="16"/>
    </w:rPr>
  </w:style>
  <w:style w:type="paragraph" w:customStyle="1" w:styleId="TitlePageInfoItalicPersonTitle">
    <w:name w:val="Title Page Info Italic Person Title"/>
    <w:basedOn w:val="Titlepageinfo"/>
    <w:link w:val="TitlePageInfoItalicPersonTitleChar"/>
    <w:qFormat/>
    <w:rsid w:val="00B9488A"/>
    <w:rPr>
      <w:b/>
      <w:i/>
      <w:color w:val="4A3144"/>
    </w:rPr>
  </w:style>
  <w:style w:type="character" w:customStyle="1" w:styleId="TitlePageInfoItalicPersonTitleChar">
    <w:name w:val="Title Page Info Italic Person Title Char"/>
    <w:basedOn w:val="TitlepageinfoChar"/>
    <w:link w:val="TitlePageInfoItalicPersonTitle"/>
    <w:rsid w:val="00B9488A"/>
    <w:rPr>
      <w:rFonts w:ascii="Humnst777 BT" w:hAnsi="Humnst777 BT"/>
      <w:b/>
      <w:i/>
      <w:color w:val="4A3144"/>
      <w:sz w:val="16"/>
    </w:rPr>
  </w:style>
  <w:style w:type="paragraph" w:customStyle="1" w:styleId="quote-longindented">
    <w:name w:val="quote - long indented"/>
    <w:basedOn w:val="Normal"/>
    <w:qFormat/>
    <w:rsid w:val="0061038A"/>
    <w:rPr>
      <w:i/>
    </w:rPr>
  </w:style>
  <w:style w:type="paragraph" w:customStyle="1" w:styleId="Figurefootnote">
    <w:name w:val="Figure footnote"/>
    <w:basedOn w:val="FigureCaptionTitle"/>
    <w:qFormat/>
    <w:rsid w:val="00E34FF1"/>
    <w:rPr>
      <w:sz w:val="16"/>
    </w:rPr>
  </w:style>
  <w:style w:type="table" w:customStyle="1" w:styleId="Calendar1">
    <w:name w:val="Calendar 1"/>
    <w:basedOn w:val="TableNormal"/>
    <w:uiPriority w:val="99"/>
    <w:qFormat/>
    <w:rsid w:val="00527985"/>
    <w:pPr>
      <w:spacing w:after="0" w:line="240" w:lineRule="auto"/>
    </w:pPr>
    <w:rPr>
      <w:rFonts w:eastAsiaTheme="minorEastAsia"/>
    </w:rPr>
    <w:tblPr>
      <w:tblStyleRowBandSize w:val="1"/>
      <w:tblStyleColBandSize w:val="1"/>
    </w:tblPr>
    <w:tcPr>
      <w:shd w:val="clear" w:color="auto" w:fill="auto"/>
    </w:tcPr>
    <w:tblStylePr w:type="firstRow">
      <w:pPr>
        <w:wordWrap/>
        <w:spacing w:beforeLines="0" w:beforeAutospacing="0" w:afterLines="0" w:afterAutospacing="0" w:line="240" w:lineRule="auto"/>
      </w:pPr>
      <w:rPr>
        <w:rFonts w:asciiTheme="minorHAnsi" w:hAnsiTheme="minorHAnsi"/>
        <w:b/>
        <w:i w:val="0"/>
        <w:color w:val="auto"/>
        <w:sz w:val="44"/>
      </w:rPr>
      <w:tblPr/>
      <w:tcPr>
        <w:vAlign w:val="bottom"/>
      </w:tcPr>
    </w:tblStylePr>
    <w:tblStylePr w:type="lastRow">
      <w:tblPr/>
      <w:tcPr>
        <w:tcBorders>
          <w:top w:val="nil"/>
          <w:left w:val="nil"/>
          <w:bottom w:val="nil"/>
          <w:right w:val="nil"/>
          <w:insideH w:val="nil"/>
          <w:insideV w:val="nil"/>
          <w:tl2br w:val="nil"/>
          <w:tr2bl w:val="nil"/>
        </w:tcBorders>
        <w:shd w:val="clear" w:color="auto" w:fill="auto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  <w:tl2br w:val="nil"/>
          <w:tr2bl w:val="nil"/>
        </w:tcBorders>
        <w:shd w:val="clear" w:color="auto" w:fill="auto"/>
      </w:tcPr>
    </w:tblStylePr>
    <w:tblStylePr w:type="band2Horz">
      <w:tblPr/>
      <w:tcPr>
        <w:tcBorders>
          <w:top w:val="single" w:sz="24" w:space="0" w:color="000000" w:themeColor="text1"/>
          <w:left w:val="nil"/>
          <w:bottom w:val="single" w:sz="24" w:space="0" w:color="000000" w:themeColor="text1"/>
          <w:right w:val="nil"/>
          <w:insideH w:val="nil"/>
          <w:insideV w:val="nil"/>
          <w:tl2br w:val="nil"/>
          <w:tr2bl w:val="nil"/>
        </w:tcBorders>
        <w:shd w:val="clear" w:color="auto" w:fill="auto"/>
      </w:tcPr>
    </w:tblStylePr>
  </w:style>
  <w:style w:type="paragraph" w:customStyle="1" w:styleId="TableFootnotes">
    <w:name w:val="Table Footnotes"/>
    <w:basedOn w:val="Normal"/>
    <w:rsid w:val="00685F45"/>
    <w:pPr>
      <w:keepNext/>
      <w:spacing w:after="0" w:line="240" w:lineRule="auto"/>
    </w:pPr>
    <w:rPr>
      <w:rFonts w:ascii="Humnst777 BT" w:hAnsi="Humnst777 BT"/>
      <w:i/>
      <w:iCs/>
      <w:sz w:val="16"/>
      <w:szCs w:val="18"/>
    </w:rPr>
  </w:style>
  <w:style w:type="paragraph" w:styleId="Subtitle">
    <w:name w:val="Subtitle"/>
    <w:basedOn w:val="Normal"/>
    <w:next w:val="Normal"/>
    <w:link w:val="SubtitleChar"/>
    <w:uiPriority w:val="11"/>
    <w:qFormat/>
    <w:rsid w:val="00712D74"/>
    <w:pPr>
      <w:numPr>
        <w:ilvl w:val="1"/>
      </w:numPr>
      <w:spacing w:after="160"/>
    </w:pPr>
    <w:rPr>
      <w:rFonts w:asciiTheme="minorHAnsi" w:eastAsiaTheme="minorEastAsia" w:hAnsiTheme="minorHAnsi"/>
      <w:color w:val="5A5A5A" w:themeColor="text1" w:themeTint="A5"/>
      <w:spacing w:val="15"/>
    </w:rPr>
  </w:style>
  <w:style w:type="character" w:customStyle="1" w:styleId="SubtitleChar">
    <w:name w:val="Subtitle Char"/>
    <w:basedOn w:val="DefaultParagraphFont"/>
    <w:link w:val="Subtitle"/>
    <w:uiPriority w:val="11"/>
    <w:rsid w:val="00712D74"/>
    <w:rPr>
      <w:rFonts w:eastAsiaTheme="minorEastAsia"/>
      <w:color w:val="5A5A5A" w:themeColor="text1" w:themeTint="A5"/>
      <w:spacing w:val="15"/>
    </w:rPr>
  </w:style>
  <w:style w:type="character" w:styleId="FollowedHyperlink">
    <w:name w:val="FollowedHyperlink"/>
    <w:basedOn w:val="DefaultParagraphFont"/>
    <w:uiPriority w:val="99"/>
    <w:semiHidden/>
    <w:unhideWhenUsed/>
    <w:rsid w:val="00712D74"/>
    <w:rPr>
      <w:color w:val="954F72" w:themeColor="followedHyperlink"/>
      <w:u w:val="single"/>
    </w:rPr>
  </w:style>
  <w:style w:type="paragraph" w:customStyle="1" w:styleId="HeadingAPPENDIXletters">
    <w:name w:val="Heading APPENDIX (letters)"/>
    <w:basedOn w:val="Heading1"/>
    <w:next w:val="Normal"/>
    <w:qFormat/>
    <w:rsid w:val="00642323"/>
    <w:pPr>
      <w:numPr>
        <w:numId w:val="0"/>
      </w:numPr>
    </w:pPr>
  </w:style>
  <w:style w:type="paragraph" w:customStyle="1" w:styleId="Heading1-FRONTMATTER">
    <w:name w:val="Heading 1 - FRONT MATTER"/>
    <w:basedOn w:val="Heading1"/>
    <w:next w:val="Normal"/>
    <w:qFormat/>
    <w:rsid w:val="00F23AA4"/>
    <w:pPr>
      <w:numPr>
        <w:numId w:val="0"/>
      </w:numPr>
    </w:pPr>
  </w:style>
  <w:style w:type="paragraph" w:customStyle="1" w:styleId="TableRowLEFTforProposals">
    <w:name w:val="Table_Row_LEFT_for_Proposals"/>
    <w:basedOn w:val="Normal"/>
    <w:uiPriority w:val="14"/>
    <w:rsid w:val="003C2E5E"/>
    <w:pPr>
      <w:spacing w:after="0"/>
    </w:pPr>
    <w:rPr>
      <w:rFonts w:ascii="Humnst777 Lt BT" w:eastAsia="Arial Unicode MS" w:hAnsi="Humnst777 Lt BT" w:cs="Times New Roman"/>
      <w:bCs/>
      <w:sz w:val="16"/>
      <w:szCs w:val="15"/>
    </w:rPr>
  </w:style>
  <w:style w:type="paragraph" w:styleId="Caption">
    <w:name w:val="caption"/>
    <w:basedOn w:val="Normal"/>
    <w:next w:val="Normal"/>
    <w:uiPriority w:val="35"/>
    <w:unhideWhenUsed/>
    <w:qFormat/>
    <w:rsid w:val="00233A12"/>
    <w:pPr>
      <w:spacing w:after="200" w:line="240" w:lineRule="auto"/>
    </w:pPr>
    <w:rPr>
      <w:i/>
      <w:iCs/>
      <w:color w:val="44546A" w:themeColor="text2"/>
      <w:sz w:val="18"/>
      <w:szCs w:val="18"/>
    </w:rPr>
  </w:style>
  <w:style w:type="paragraph" w:styleId="NormalWeb">
    <w:name w:val="Normal (Web)"/>
    <w:basedOn w:val="Normal"/>
    <w:uiPriority w:val="99"/>
    <w:semiHidden/>
    <w:unhideWhenUsed/>
    <w:rsid w:val="00875733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3424384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61947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934270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91753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13" Type="http://schemas.openxmlformats.org/officeDocument/2006/relationships/image" Target="media/image5.png"/><Relationship Id="rId18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hyperlink" Target="mailto:dbraun@stone-env.com" TargetMode="External"/><Relationship Id="rId17" Type="http://schemas.openxmlformats.org/officeDocument/2006/relationships/fontTable" Target="fontTable.xml"/><Relationship Id="rId2" Type="http://schemas.openxmlformats.org/officeDocument/2006/relationships/numbering" Target="numbering.xml"/><Relationship Id="rId16" Type="http://schemas.openxmlformats.org/officeDocument/2006/relationships/footer" Target="footer2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yperlink" Target="mailto:dbraun@stone-env.com" TargetMode="External"/><Relationship Id="rId5" Type="http://schemas.openxmlformats.org/officeDocument/2006/relationships/webSettings" Target="webSettings.xml"/><Relationship Id="rId15" Type="http://schemas.openxmlformats.org/officeDocument/2006/relationships/header" Target="header2.xml"/><Relationship Id="rId10" Type="http://schemas.openxmlformats.org/officeDocument/2006/relationships/image" Target="media/image4.jpeg"/><Relationship Id="rId4" Type="http://schemas.openxmlformats.org/officeDocument/2006/relationships/settings" Target="settings.xml"/><Relationship Id="rId9" Type="http://schemas.openxmlformats.org/officeDocument/2006/relationships/footer" Target="footer1.xml"/><Relationship Id="rId14" Type="http://schemas.openxmlformats.org/officeDocument/2006/relationships/image" Target="media/image6.png"/></Relationships>
</file>

<file path=word/_rels/fontTable.xml.rels><?xml version="1.0" encoding="UTF-8" standalone="yes"?>
<Relationships xmlns="http://schemas.openxmlformats.org/package/2006/relationships"><Relationship Id="rId8" Type="http://schemas.openxmlformats.org/officeDocument/2006/relationships/font" Target="fonts/font8.odttf"/><Relationship Id="rId13" Type="http://schemas.openxmlformats.org/officeDocument/2006/relationships/font" Target="fonts/font13.odttf"/><Relationship Id="rId3" Type="http://schemas.openxmlformats.org/officeDocument/2006/relationships/font" Target="fonts/font3.odttf"/><Relationship Id="rId7" Type="http://schemas.openxmlformats.org/officeDocument/2006/relationships/font" Target="fonts/font7.odttf"/><Relationship Id="rId12" Type="http://schemas.openxmlformats.org/officeDocument/2006/relationships/font" Target="fonts/font12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11" Type="http://schemas.openxmlformats.org/officeDocument/2006/relationships/font" Target="fonts/font11.odttf"/><Relationship Id="rId5" Type="http://schemas.openxmlformats.org/officeDocument/2006/relationships/font" Target="fonts/font5.odttf"/><Relationship Id="rId15" Type="http://schemas.openxmlformats.org/officeDocument/2006/relationships/font" Target="fonts/font15.odttf"/><Relationship Id="rId10" Type="http://schemas.openxmlformats.org/officeDocument/2006/relationships/font" Target="fonts/font10.odttf"/><Relationship Id="rId4" Type="http://schemas.openxmlformats.org/officeDocument/2006/relationships/font" Target="fonts/font4.odttf"/><Relationship Id="rId9" Type="http://schemas.openxmlformats.org/officeDocument/2006/relationships/font" Target="fonts/font9.odttf"/><Relationship Id="rId14" Type="http://schemas.openxmlformats.org/officeDocument/2006/relationships/font" Target="fonts/font14.odttf"/></Relationships>
</file>

<file path=word/_rels/footer2.xml.rels><?xml version="1.0" encoding="UTF-8" standalone="yes"?>
<Relationships xmlns="http://schemas.openxmlformats.org/package/2006/relationships"><Relationship Id="rId1" Type="http://schemas.openxmlformats.org/officeDocument/2006/relationships/image" Target="media/image7.png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image" Target="media/image3.jpeg"/><Relationship Id="rId2" Type="http://schemas.openxmlformats.org/officeDocument/2006/relationships/image" Target="media/image2.png"/><Relationship Id="rId1" Type="http://schemas.openxmlformats.org/officeDocument/2006/relationships/image" Target="media/image1.jpeg"/><Relationship Id="rId4" Type="http://schemas.openxmlformats.org/officeDocument/2006/relationships/image" Target="media/image4.png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Users\dave\Documents\Stone%20Templates\SEI%20Word%20Templates\1%20-%20Stone_Report_Proposal_Template.dotx" TargetMode="Externa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7D5ADC03-495B-492D-99C7-00FDDACE821D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1 - Stone_Report_Proposal_Template.dotx</Template>
  <TotalTime>46</TotalTime>
  <Pages>4</Pages>
  <Words>437</Words>
  <Characters>2497</Characters>
  <Application>Microsoft Office Word</Application>
  <DocSecurity>0</DocSecurity>
  <Lines>20</Lines>
  <Paragraphs>5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Hewlett-Packard Company</Company>
  <LinksUpToDate>false</LinksUpToDate>
  <CharactersWithSpaces>2929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Dave Braun</dc:creator>
  <cp:keywords/>
  <dc:description/>
  <cp:lastModifiedBy>Dave Braun</cp:lastModifiedBy>
  <cp:revision>4</cp:revision>
  <cp:lastPrinted>2016-07-06T13:24:00Z</cp:lastPrinted>
  <dcterms:created xsi:type="dcterms:W3CDTF">2017-05-16T15:56:00Z</dcterms:created>
  <dcterms:modified xsi:type="dcterms:W3CDTF">2017-05-16T16:41:00Z</dcterms:modified>
</cp:coreProperties>
</file>